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7504D" w14:textId="76E4A9DD" w:rsidR="00AF02C9" w:rsidRPr="004E5EF8" w:rsidRDefault="00AF02C9" w:rsidP="00AF02C9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eastAsia="ko-KR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Meeting #</w:t>
      </w:r>
      <w:r w:rsidR="008D47F5">
        <w:rPr>
          <w:rFonts w:ascii="Arial" w:eastAsia="Batang" w:hAnsi="Arial" w:cs="Arial"/>
          <w:b/>
          <w:bCs/>
          <w:sz w:val="24"/>
          <w:szCs w:val="24"/>
        </w:rPr>
        <w:t>108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</w:t>
      </w:r>
      <w:r w:rsidR="008D47F5">
        <w:rPr>
          <w:rFonts w:ascii="Arial" w:eastAsia="Batang" w:hAnsi="Arial" w:cs="Arial"/>
          <w:b/>
          <w:bCs/>
          <w:sz w:val="24"/>
          <w:szCs w:val="24"/>
        </w:rPr>
        <w:t>P</w:t>
      </w:r>
      <w:r w:rsidRPr="001D180E">
        <w:rPr>
          <w:rFonts w:ascii="Arial" w:eastAsia="Batang" w:hAnsi="Arial" w:cs="Arial"/>
          <w:b/>
          <w:bCs/>
          <w:sz w:val="24"/>
          <w:szCs w:val="24"/>
        </w:rPr>
        <w:t>-2</w:t>
      </w:r>
      <w:r>
        <w:rPr>
          <w:rFonts w:ascii="Arial" w:eastAsia="Batang" w:hAnsi="Arial" w:cs="Arial"/>
          <w:b/>
          <w:bCs/>
          <w:sz w:val="24"/>
          <w:szCs w:val="24"/>
        </w:rPr>
        <w:t>5</w:t>
      </w:r>
      <w:r w:rsidR="008D47F5">
        <w:rPr>
          <w:rFonts w:ascii="Arial" w:eastAsia="Batang" w:hAnsi="Arial" w:cs="Arial"/>
          <w:b/>
          <w:bCs/>
          <w:sz w:val="24"/>
          <w:szCs w:val="24"/>
        </w:rPr>
        <w:t>124</w:t>
      </w:r>
      <w:r w:rsidR="00DF4511">
        <w:rPr>
          <w:rFonts w:ascii="Arial" w:eastAsia="Batang" w:hAnsi="Arial" w:cs="Arial"/>
          <w:b/>
          <w:bCs/>
          <w:sz w:val="24"/>
          <w:szCs w:val="24"/>
        </w:rPr>
        <w:t>2</w:t>
      </w:r>
    </w:p>
    <w:p w14:paraId="4EA080ED" w14:textId="424010F7" w:rsidR="00AF02C9" w:rsidRPr="00012F49" w:rsidRDefault="008D47F5" w:rsidP="00AF02C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eastAsia="ko-KR"/>
        </w:rPr>
        <w:t>Prague</w:t>
      </w:r>
      <w:r w:rsidR="00AF02C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Czech Republic</w:t>
      </w:r>
      <w:r w:rsidR="00AF02C9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June </w:t>
      </w:r>
      <w:r w:rsidR="00AF02C9">
        <w:rPr>
          <w:rFonts w:ascii="Arial" w:eastAsia="Batang" w:hAnsi="Arial" w:cs="Arial"/>
          <w:b/>
          <w:bCs/>
          <w:sz w:val="24"/>
          <w:szCs w:val="24"/>
        </w:rPr>
        <w:t>9</w:t>
      </w:r>
      <w:r w:rsidR="00AF02C9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AF02C9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13</w:t>
      </w:r>
      <w:r w:rsidR="00AF02C9">
        <w:rPr>
          <w:rFonts w:ascii="Arial" w:eastAsia="Batang" w:hAnsi="Arial" w:cs="Arial"/>
          <w:b/>
          <w:sz w:val="24"/>
          <w:szCs w:val="24"/>
        </w:rPr>
        <w:t>,</w:t>
      </w:r>
      <w:r w:rsidR="00AF02C9"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 w:rsidR="00AF02C9">
        <w:rPr>
          <w:rFonts w:ascii="Arial" w:eastAsia="Batang" w:hAnsi="Arial" w:cs="Arial"/>
          <w:b/>
          <w:sz w:val="24"/>
          <w:szCs w:val="24"/>
        </w:rPr>
        <w:t>5</w:t>
      </w:r>
    </w:p>
    <w:bookmarkEnd w:id="0"/>
    <w:p w14:paraId="15EEAAC7" w14:textId="77777777" w:rsidR="0064694C" w:rsidRPr="0022143C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001A3F9B" w14:textId="77777777" w:rsidR="0064694C" w:rsidRPr="0022143C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22143C">
        <w:rPr>
          <w:rFonts w:ascii="Arial" w:hAnsi="Arial" w:cs="Arial"/>
          <w:b/>
          <w:sz w:val="24"/>
        </w:rPr>
        <w:t>Source:</w:t>
      </w:r>
      <w:r w:rsidRPr="0022143C">
        <w:rPr>
          <w:rFonts w:ascii="Arial" w:hAnsi="Arial" w:cs="Arial"/>
          <w:b/>
          <w:sz w:val="24"/>
        </w:rPr>
        <w:tab/>
        <w:t>Intel Corporation</w:t>
      </w:r>
    </w:p>
    <w:p w14:paraId="0A06D057" w14:textId="6876A40D" w:rsidR="0064694C" w:rsidRPr="0022143C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22143C">
        <w:rPr>
          <w:rFonts w:ascii="Arial" w:hAnsi="Arial" w:cs="Arial"/>
          <w:b/>
          <w:sz w:val="24"/>
        </w:rPr>
        <w:t>Title:</w:t>
      </w:r>
      <w:r w:rsidRPr="0022143C">
        <w:rPr>
          <w:rFonts w:ascii="Arial" w:hAnsi="Arial" w:cs="Arial"/>
          <w:b/>
          <w:sz w:val="24"/>
        </w:rPr>
        <w:tab/>
      </w:r>
      <w:r w:rsidR="009E2DB3" w:rsidRPr="0022143C">
        <w:rPr>
          <w:rFonts w:ascii="Arial" w:hAnsi="Arial" w:cs="Arial"/>
          <w:b/>
          <w:sz w:val="24"/>
        </w:rPr>
        <w:t xml:space="preserve">Discussion on </w:t>
      </w:r>
      <w:r w:rsidR="00EF3918" w:rsidRPr="00EF3918">
        <w:rPr>
          <w:rFonts w:ascii="Arial" w:hAnsi="Arial" w:cs="Arial"/>
          <w:b/>
          <w:sz w:val="24"/>
        </w:rPr>
        <w:t>Discussion on 5G-A AI/ML-based CSI compression in Rel-20</w:t>
      </w:r>
    </w:p>
    <w:p w14:paraId="42734178" w14:textId="4E4DFB93" w:rsidR="0064694C" w:rsidRPr="0022143C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22143C">
        <w:rPr>
          <w:rFonts w:ascii="Arial" w:hAnsi="Arial" w:cs="Arial"/>
          <w:b/>
          <w:sz w:val="24"/>
        </w:rPr>
        <w:t>Agenda item:</w:t>
      </w:r>
      <w:r w:rsidRPr="0022143C">
        <w:rPr>
          <w:rFonts w:ascii="Arial" w:hAnsi="Arial" w:cs="Arial"/>
          <w:b/>
          <w:sz w:val="24"/>
        </w:rPr>
        <w:tab/>
      </w:r>
      <w:r w:rsidR="00DF4511">
        <w:rPr>
          <w:rFonts w:ascii="Arial" w:hAnsi="Arial" w:cs="Arial"/>
          <w:b/>
          <w:sz w:val="24"/>
        </w:rPr>
        <w:t>15.1.1</w:t>
      </w:r>
    </w:p>
    <w:p w14:paraId="5AA372B9" w14:textId="77777777" w:rsidR="0064694C" w:rsidRPr="0022143C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22143C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22143C">
        <w:rPr>
          <w:rFonts w:ascii="Arial" w:hAnsi="Arial" w:cs="Arial"/>
          <w:b/>
          <w:sz w:val="24"/>
        </w:rPr>
        <w:tab/>
        <w:t>Discussion</w:t>
      </w:r>
    </w:p>
    <w:p w14:paraId="4B750177" w14:textId="1DF91877" w:rsidR="0064694C" w:rsidRPr="0022143C" w:rsidRDefault="0064694C" w:rsidP="0064694C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22143C">
        <w:rPr>
          <w:lang w:val="en-US"/>
        </w:rPr>
        <w:t>Introduction</w:t>
      </w:r>
      <w:bookmarkEnd w:id="2"/>
    </w:p>
    <w:p w14:paraId="1789A4C8" w14:textId="23951F17" w:rsidR="002B0551" w:rsidRDefault="003C08F7" w:rsidP="000667BE">
      <w:pPr>
        <w:jc w:val="both"/>
        <w:rPr>
          <w:lang w:eastAsia="zh-CN"/>
        </w:rPr>
      </w:pPr>
      <w:r>
        <w:rPr>
          <w:lang w:eastAsia="zh-CN"/>
        </w:rPr>
        <w:t xml:space="preserve">In this contribution, we share our views on the scope of Rel-20 WI </w:t>
      </w:r>
      <w:r w:rsidR="000328F1">
        <w:rPr>
          <w:lang w:eastAsia="zh-CN"/>
        </w:rPr>
        <w:t xml:space="preserve">for 5G-A </w:t>
      </w:r>
      <w:r>
        <w:rPr>
          <w:lang w:eastAsia="zh-CN"/>
        </w:rPr>
        <w:t xml:space="preserve">on </w:t>
      </w:r>
      <w:r w:rsidR="000328F1">
        <w:rPr>
          <w:lang w:eastAsia="zh-CN"/>
        </w:rPr>
        <w:t>AI/ML for air interface, with focus on AI/ML-based CSI compression</w:t>
      </w:r>
      <w:r w:rsidR="002B0551">
        <w:rPr>
          <w:lang w:eastAsia="zh-CN"/>
        </w:rPr>
        <w:t>.</w:t>
      </w:r>
    </w:p>
    <w:p w14:paraId="1D678F0E" w14:textId="6021A376" w:rsidR="00EF3918" w:rsidRPr="0022143C" w:rsidRDefault="00EF3918" w:rsidP="00EF3918">
      <w:pPr>
        <w:pStyle w:val="Heading1"/>
        <w:textAlignment w:val="auto"/>
        <w:rPr>
          <w:lang w:val="en-US"/>
        </w:rPr>
      </w:pPr>
      <w:r>
        <w:rPr>
          <w:lang w:val="en-US"/>
        </w:rPr>
        <w:t>Discussion on Rel-20 AI/ML Air-Interface Objectives</w:t>
      </w:r>
    </w:p>
    <w:p w14:paraId="787DA3CF" w14:textId="5F272B70" w:rsidR="000328F1" w:rsidRDefault="000328F1" w:rsidP="000328F1">
      <w:pPr>
        <w:pStyle w:val="Heading2"/>
      </w:pPr>
      <w:r>
        <w:t>Background</w:t>
      </w:r>
      <w:r w:rsidR="00BE2559">
        <w:t>:</w:t>
      </w:r>
      <w:r>
        <w:t xml:space="preserve"> Terminology</w:t>
      </w:r>
    </w:p>
    <w:p w14:paraId="71E2B655" w14:textId="637883DF" w:rsidR="000328F1" w:rsidRDefault="00C04008" w:rsidP="000328F1">
      <w:pPr>
        <w:rPr>
          <w:lang w:val="en-GB" w:eastAsia="x-none"/>
        </w:rPr>
      </w:pPr>
      <w:r>
        <w:rPr>
          <w:lang w:val="en-GB" w:eastAsia="x-none"/>
        </w:rPr>
        <w:t xml:space="preserve">The following terminologies from the Rel-18/19 SIs on AI/ML for air interface are </w:t>
      </w:r>
      <w:r w:rsidR="00DA0AD1">
        <w:rPr>
          <w:lang w:val="en-GB" w:eastAsia="x-none"/>
        </w:rPr>
        <w:t>relevant to the discussion in the present document.</w:t>
      </w:r>
    </w:p>
    <w:p w14:paraId="0E5E3C9A" w14:textId="69529AB8" w:rsidR="00DA0AD1" w:rsidRDefault="00DA0AD1" w:rsidP="00267383">
      <w:pPr>
        <w:pStyle w:val="Heading3"/>
      </w:pPr>
      <w:r w:rsidRPr="00267383">
        <w:t xml:space="preserve">AI/ML-based CSI compression </w:t>
      </w:r>
      <w:r w:rsidR="00E81DD2" w:rsidRPr="00267383">
        <w:t>sub-use-cases</w:t>
      </w:r>
    </w:p>
    <w:p w14:paraId="72418B5B" w14:textId="77777777" w:rsidR="00902C6F" w:rsidRPr="00902C6F" w:rsidRDefault="00902C6F" w:rsidP="00902C6F">
      <w:pPr>
        <w:rPr>
          <w:lang w:val="en-GB" w:eastAsia="x-none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1506"/>
        <w:gridCol w:w="3380"/>
        <w:gridCol w:w="3690"/>
      </w:tblGrid>
      <w:tr w:rsidR="00784013" w:rsidRPr="004F263B" w14:paraId="7925DCA9" w14:textId="77777777" w:rsidTr="00325F50">
        <w:tc>
          <w:tcPr>
            <w:tcW w:w="779" w:type="dxa"/>
            <w:shd w:val="clear" w:color="auto" w:fill="F2F2F2" w:themeFill="background1" w:themeFillShade="F2"/>
          </w:tcPr>
          <w:p w14:paraId="64D1FD07" w14:textId="77777777" w:rsidR="00784013" w:rsidRPr="004F263B" w:rsidRDefault="00784013" w:rsidP="001C483B">
            <w:pPr>
              <w:spacing w:after="0"/>
              <w:rPr>
                <w:rFonts w:ascii="Times" w:eastAsia="Batang" w:hAnsi="Times"/>
              </w:rPr>
            </w:pPr>
            <w:r w:rsidRPr="004F263B">
              <w:rPr>
                <w:rFonts w:ascii="Times" w:eastAsia="Batang" w:hAnsi="Times"/>
                <w:b/>
                <w:bCs/>
              </w:rPr>
              <w:t>Case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66E4EE7A" w14:textId="77777777" w:rsidR="00784013" w:rsidRPr="004F263B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4F263B">
              <w:rPr>
                <w:rFonts w:ascii="Times" w:eastAsia="Batang" w:hAnsi="Times"/>
                <w:b/>
                <w:bCs/>
              </w:rPr>
              <w:t>Target CSI slot(s)</w:t>
            </w:r>
          </w:p>
        </w:tc>
        <w:tc>
          <w:tcPr>
            <w:tcW w:w="3380" w:type="dxa"/>
            <w:shd w:val="clear" w:color="auto" w:fill="F2F2F2" w:themeFill="background1" w:themeFillShade="F2"/>
          </w:tcPr>
          <w:p w14:paraId="779D9E9A" w14:textId="77777777" w:rsidR="00784013" w:rsidRPr="004F263B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4F263B">
              <w:rPr>
                <w:rFonts w:ascii="Times" w:eastAsia="Batang" w:hAnsi="Times"/>
                <w:b/>
                <w:bCs/>
              </w:rPr>
              <w:t>Whether the UE uses past CSI information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74DA6371" w14:textId="77777777" w:rsidR="00784013" w:rsidRPr="004F263B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4F263B">
              <w:rPr>
                <w:rFonts w:ascii="Times" w:eastAsia="Batang" w:hAnsi="Times"/>
                <w:b/>
                <w:bCs/>
              </w:rPr>
              <w:t>Whether the network uses past CSI information</w:t>
            </w:r>
          </w:p>
        </w:tc>
      </w:tr>
      <w:tr w:rsidR="00784013" w:rsidRPr="004F263B" w14:paraId="32838ECE" w14:textId="77777777" w:rsidTr="00325F50">
        <w:tc>
          <w:tcPr>
            <w:tcW w:w="779" w:type="dxa"/>
            <w:shd w:val="clear" w:color="auto" w:fill="E2EFD9" w:themeFill="accent6" w:themeFillTint="33"/>
          </w:tcPr>
          <w:p w14:paraId="3C8F2DEA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0</w:t>
            </w:r>
          </w:p>
        </w:tc>
        <w:tc>
          <w:tcPr>
            <w:tcW w:w="1506" w:type="dxa"/>
            <w:shd w:val="clear" w:color="auto" w:fill="E2EFD9" w:themeFill="accent6" w:themeFillTint="33"/>
          </w:tcPr>
          <w:p w14:paraId="5BE140D9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Present slot</w:t>
            </w:r>
          </w:p>
        </w:tc>
        <w:tc>
          <w:tcPr>
            <w:tcW w:w="3380" w:type="dxa"/>
            <w:shd w:val="clear" w:color="auto" w:fill="E2EFD9" w:themeFill="accent6" w:themeFillTint="33"/>
          </w:tcPr>
          <w:p w14:paraId="6B81B2AD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No</w:t>
            </w:r>
          </w:p>
        </w:tc>
        <w:tc>
          <w:tcPr>
            <w:tcW w:w="3690" w:type="dxa"/>
            <w:shd w:val="clear" w:color="auto" w:fill="E2EFD9" w:themeFill="accent6" w:themeFillTint="33"/>
          </w:tcPr>
          <w:p w14:paraId="69B07BA0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No</w:t>
            </w:r>
          </w:p>
        </w:tc>
      </w:tr>
      <w:tr w:rsidR="00784013" w:rsidRPr="004F263B" w14:paraId="0D8F4CC9" w14:textId="77777777" w:rsidTr="001C483B">
        <w:tc>
          <w:tcPr>
            <w:tcW w:w="779" w:type="dxa"/>
            <w:shd w:val="clear" w:color="auto" w:fill="auto"/>
          </w:tcPr>
          <w:p w14:paraId="7C0A3AF7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14:paraId="2F851689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Present slot</w:t>
            </w:r>
          </w:p>
        </w:tc>
        <w:tc>
          <w:tcPr>
            <w:tcW w:w="3380" w:type="dxa"/>
            <w:shd w:val="clear" w:color="auto" w:fill="auto"/>
          </w:tcPr>
          <w:p w14:paraId="1FBE428A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Yes</w:t>
            </w:r>
          </w:p>
        </w:tc>
        <w:tc>
          <w:tcPr>
            <w:tcW w:w="3690" w:type="dxa"/>
            <w:shd w:val="clear" w:color="auto" w:fill="auto"/>
          </w:tcPr>
          <w:p w14:paraId="610B6785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No</w:t>
            </w:r>
          </w:p>
        </w:tc>
      </w:tr>
      <w:tr w:rsidR="00784013" w:rsidRPr="004F263B" w14:paraId="3A52D2DB" w14:textId="77777777" w:rsidTr="00325F50">
        <w:tc>
          <w:tcPr>
            <w:tcW w:w="779" w:type="dxa"/>
            <w:shd w:val="clear" w:color="auto" w:fill="E2EFD9" w:themeFill="accent6" w:themeFillTint="33"/>
          </w:tcPr>
          <w:p w14:paraId="4D816AF9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2</w:t>
            </w:r>
          </w:p>
        </w:tc>
        <w:tc>
          <w:tcPr>
            <w:tcW w:w="1506" w:type="dxa"/>
            <w:shd w:val="clear" w:color="auto" w:fill="E2EFD9" w:themeFill="accent6" w:themeFillTint="33"/>
          </w:tcPr>
          <w:p w14:paraId="78F1B5E2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Present slot</w:t>
            </w:r>
          </w:p>
        </w:tc>
        <w:tc>
          <w:tcPr>
            <w:tcW w:w="3380" w:type="dxa"/>
            <w:shd w:val="clear" w:color="auto" w:fill="E2EFD9" w:themeFill="accent6" w:themeFillTint="33"/>
          </w:tcPr>
          <w:p w14:paraId="6BDBA0BA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Yes</w:t>
            </w:r>
          </w:p>
        </w:tc>
        <w:tc>
          <w:tcPr>
            <w:tcW w:w="3690" w:type="dxa"/>
            <w:shd w:val="clear" w:color="auto" w:fill="E2EFD9" w:themeFill="accent6" w:themeFillTint="33"/>
          </w:tcPr>
          <w:p w14:paraId="63B1E2B3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Yes</w:t>
            </w:r>
          </w:p>
        </w:tc>
      </w:tr>
      <w:tr w:rsidR="00784013" w:rsidRPr="004F263B" w14:paraId="6ED6E98E" w14:textId="77777777" w:rsidTr="00325F50">
        <w:tc>
          <w:tcPr>
            <w:tcW w:w="779" w:type="dxa"/>
            <w:shd w:val="clear" w:color="auto" w:fill="E2EFD9" w:themeFill="accent6" w:themeFillTint="33"/>
          </w:tcPr>
          <w:p w14:paraId="166FEFA2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3</w:t>
            </w:r>
          </w:p>
        </w:tc>
        <w:tc>
          <w:tcPr>
            <w:tcW w:w="1506" w:type="dxa"/>
            <w:shd w:val="clear" w:color="auto" w:fill="E2EFD9" w:themeFill="accent6" w:themeFillTint="33"/>
          </w:tcPr>
          <w:p w14:paraId="5F48C5AF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Future slot(s)</w:t>
            </w:r>
          </w:p>
        </w:tc>
        <w:tc>
          <w:tcPr>
            <w:tcW w:w="3380" w:type="dxa"/>
            <w:shd w:val="clear" w:color="auto" w:fill="E2EFD9" w:themeFill="accent6" w:themeFillTint="33"/>
          </w:tcPr>
          <w:p w14:paraId="05D4AE62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Yes</w:t>
            </w:r>
          </w:p>
        </w:tc>
        <w:tc>
          <w:tcPr>
            <w:tcW w:w="3690" w:type="dxa"/>
            <w:shd w:val="clear" w:color="auto" w:fill="E2EFD9" w:themeFill="accent6" w:themeFillTint="33"/>
          </w:tcPr>
          <w:p w14:paraId="4B3296FB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784013">
              <w:rPr>
                <w:rFonts w:ascii="Times" w:eastAsia="Batang" w:hAnsi="Times"/>
                <w:b/>
                <w:bCs/>
              </w:rPr>
              <w:t>No</w:t>
            </w:r>
          </w:p>
        </w:tc>
      </w:tr>
      <w:tr w:rsidR="00784013" w:rsidRPr="004F263B" w14:paraId="248F8714" w14:textId="77777777" w:rsidTr="001C483B">
        <w:tc>
          <w:tcPr>
            <w:tcW w:w="779" w:type="dxa"/>
            <w:shd w:val="clear" w:color="auto" w:fill="auto"/>
          </w:tcPr>
          <w:p w14:paraId="45CAECA3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14:paraId="14E51364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Future slot(s)</w:t>
            </w:r>
          </w:p>
        </w:tc>
        <w:tc>
          <w:tcPr>
            <w:tcW w:w="3380" w:type="dxa"/>
            <w:shd w:val="clear" w:color="auto" w:fill="auto"/>
          </w:tcPr>
          <w:p w14:paraId="3325A591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Yes</w:t>
            </w:r>
          </w:p>
        </w:tc>
        <w:tc>
          <w:tcPr>
            <w:tcW w:w="3690" w:type="dxa"/>
            <w:shd w:val="clear" w:color="auto" w:fill="auto"/>
          </w:tcPr>
          <w:p w14:paraId="464D7508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Yes</w:t>
            </w:r>
          </w:p>
        </w:tc>
      </w:tr>
      <w:tr w:rsidR="00784013" w:rsidRPr="004F263B" w14:paraId="4D9F3028" w14:textId="77777777" w:rsidTr="001C483B">
        <w:tc>
          <w:tcPr>
            <w:tcW w:w="779" w:type="dxa"/>
            <w:shd w:val="clear" w:color="auto" w:fill="auto"/>
          </w:tcPr>
          <w:p w14:paraId="313DD592" w14:textId="77777777" w:rsidR="00784013" w:rsidRPr="00784013" w:rsidRDefault="00784013" w:rsidP="001C483B">
            <w:pPr>
              <w:spacing w:after="0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5</w:t>
            </w:r>
          </w:p>
        </w:tc>
        <w:tc>
          <w:tcPr>
            <w:tcW w:w="1506" w:type="dxa"/>
            <w:shd w:val="clear" w:color="auto" w:fill="auto"/>
          </w:tcPr>
          <w:p w14:paraId="2C370A92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Present slot</w:t>
            </w:r>
          </w:p>
        </w:tc>
        <w:tc>
          <w:tcPr>
            <w:tcW w:w="3380" w:type="dxa"/>
            <w:shd w:val="clear" w:color="auto" w:fill="auto"/>
          </w:tcPr>
          <w:p w14:paraId="569D5649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14:paraId="6D0400CA" w14:textId="77777777" w:rsidR="00784013" w:rsidRPr="00784013" w:rsidRDefault="00784013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 w:rsidRPr="00784013">
              <w:rPr>
                <w:rFonts w:ascii="Times" w:eastAsia="Batang" w:hAnsi="Times"/>
              </w:rPr>
              <w:t>Yes</w:t>
            </w:r>
          </w:p>
        </w:tc>
      </w:tr>
    </w:tbl>
    <w:p w14:paraId="58AEE7E5" w14:textId="77777777" w:rsidR="00E81DD2" w:rsidRDefault="00E81DD2" w:rsidP="000328F1">
      <w:pPr>
        <w:rPr>
          <w:lang w:val="en-GB" w:eastAsia="x-none"/>
        </w:rPr>
      </w:pPr>
    </w:p>
    <w:p w14:paraId="0AB5B797" w14:textId="77777777" w:rsidR="00B66F03" w:rsidRDefault="00784013" w:rsidP="000328F1">
      <w:pPr>
        <w:rPr>
          <w:lang w:val="en-GB" w:eastAsia="x-none"/>
        </w:rPr>
      </w:pPr>
      <w:r>
        <w:rPr>
          <w:lang w:val="en-GB" w:eastAsia="x-none"/>
        </w:rPr>
        <w:t xml:space="preserve">Of the above sub-use-cases, Cases 0 (no temporal domain </w:t>
      </w:r>
      <w:r w:rsidR="00B66F03">
        <w:rPr>
          <w:lang w:val="en-GB" w:eastAsia="x-none"/>
        </w:rPr>
        <w:t>compression and/or prediction)</w:t>
      </w:r>
      <w:r>
        <w:rPr>
          <w:lang w:val="en-GB" w:eastAsia="x-none"/>
        </w:rPr>
        <w:t xml:space="preserve">, </w:t>
      </w:r>
      <w:r w:rsidR="00B66F03">
        <w:rPr>
          <w:lang w:val="en-GB" w:eastAsia="x-none"/>
        </w:rPr>
        <w:t>2, and 3 were prioritized during Rel-19 studies.</w:t>
      </w:r>
    </w:p>
    <w:p w14:paraId="75588619" w14:textId="1438FD1A" w:rsidR="00784013" w:rsidRPr="00AD2E2E" w:rsidRDefault="00F020B2" w:rsidP="00AD2E2E">
      <w:pPr>
        <w:pStyle w:val="Heading3"/>
      </w:pPr>
      <w:r w:rsidRPr="00AD2E2E">
        <w:t>Solutions to address i</w:t>
      </w:r>
      <w:r w:rsidR="001D6BFD" w:rsidRPr="00AD2E2E">
        <w:t>nter-</w:t>
      </w:r>
      <w:r w:rsidR="00573826" w:rsidRPr="00AD2E2E">
        <w:t>vendor</w:t>
      </w:r>
      <w:r w:rsidR="00966202" w:rsidRPr="00AD2E2E">
        <w:t xml:space="preserve"> coordination </w:t>
      </w:r>
      <w:r w:rsidRPr="00AD2E2E">
        <w:t>for two-sided AI/ML models for CSI compression</w:t>
      </w:r>
    </w:p>
    <w:p w14:paraId="57A10F48" w14:textId="77777777" w:rsidR="00F020B2" w:rsidRDefault="00F020B2" w:rsidP="000328F1">
      <w:pPr>
        <w:rPr>
          <w:lang w:val="en-GB" w:eastAsia="x-none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469"/>
        <w:gridCol w:w="4549"/>
        <w:gridCol w:w="3060"/>
      </w:tblGrid>
      <w:tr w:rsidR="002E01F6" w:rsidRPr="004F263B" w14:paraId="61A6D8F9" w14:textId="77777777" w:rsidTr="004B1B1A">
        <w:tc>
          <w:tcPr>
            <w:tcW w:w="817" w:type="dxa"/>
            <w:shd w:val="clear" w:color="auto" w:fill="auto"/>
          </w:tcPr>
          <w:p w14:paraId="2399A509" w14:textId="16C7B55C" w:rsidR="00902C6F" w:rsidRPr="004F263B" w:rsidRDefault="00F940FD" w:rsidP="001C483B">
            <w:pPr>
              <w:spacing w:after="0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  <w:b/>
                <w:bCs/>
              </w:rPr>
              <w:t>Option</w:t>
            </w:r>
          </w:p>
        </w:tc>
        <w:tc>
          <w:tcPr>
            <w:tcW w:w="1469" w:type="dxa"/>
            <w:shd w:val="clear" w:color="auto" w:fill="auto"/>
          </w:tcPr>
          <w:p w14:paraId="585D09CF" w14:textId="797C3918" w:rsidR="00902C6F" w:rsidRPr="004F263B" w:rsidRDefault="002E01F6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  <w:b/>
                <w:bCs/>
              </w:rPr>
              <w:t xml:space="preserve">Prioritized </w:t>
            </w:r>
            <w:r w:rsidR="00F940FD">
              <w:rPr>
                <w:rFonts w:ascii="Times" w:eastAsia="Batang" w:hAnsi="Times"/>
                <w:b/>
                <w:bCs/>
              </w:rPr>
              <w:t>Sub-Option</w:t>
            </w:r>
            <w:r>
              <w:rPr>
                <w:rFonts w:ascii="Times" w:eastAsia="Batang" w:hAnsi="Times"/>
                <w:b/>
                <w:bCs/>
              </w:rPr>
              <w:t>(s)</w:t>
            </w:r>
          </w:p>
        </w:tc>
        <w:tc>
          <w:tcPr>
            <w:tcW w:w="4549" w:type="dxa"/>
            <w:shd w:val="clear" w:color="auto" w:fill="auto"/>
          </w:tcPr>
          <w:p w14:paraId="044E253E" w14:textId="43F2F69C" w:rsidR="00902C6F" w:rsidRPr="00D42FD1" w:rsidRDefault="00F940FD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D42FD1">
              <w:rPr>
                <w:rFonts w:ascii="Times" w:eastAsia="Batang" w:hAnsi="Times"/>
                <w:b/>
                <w:bCs/>
              </w:rPr>
              <w:t>Description</w:t>
            </w:r>
          </w:p>
        </w:tc>
        <w:tc>
          <w:tcPr>
            <w:tcW w:w="3060" w:type="dxa"/>
            <w:shd w:val="clear" w:color="auto" w:fill="auto"/>
          </w:tcPr>
          <w:p w14:paraId="44F7633C" w14:textId="73F5F302" w:rsidR="00902C6F" w:rsidRPr="004F263B" w:rsidRDefault="00F940FD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  <w:b/>
                <w:bCs/>
              </w:rPr>
              <w:t>Mapping to Directions A/B/C</w:t>
            </w:r>
          </w:p>
        </w:tc>
      </w:tr>
      <w:tr w:rsidR="002E01F6" w:rsidRPr="004F263B" w14:paraId="2178C6BD" w14:textId="77777777" w:rsidTr="004B1B1A">
        <w:tc>
          <w:tcPr>
            <w:tcW w:w="817" w:type="dxa"/>
            <w:shd w:val="clear" w:color="auto" w:fill="auto"/>
          </w:tcPr>
          <w:p w14:paraId="58DEC30A" w14:textId="58F44114" w:rsidR="00902C6F" w:rsidRPr="00F940FD" w:rsidRDefault="00F940FD" w:rsidP="001C483B">
            <w:pPr>
              <w:spacing w:after="0"/>
              <w:rPr>
                <w:rFonts w:ascii="Times" w:eastAsia="Batang" w:hAnsi="Times"/>
              </w:rPr>
            </w:pPr>
            <w:r w:rsidRPr="00F940FD">
              <w:rPr>
                <w:rFonts w:ascii="Times" w:eastAsia="Batang" w:hAnsi="Times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14:paraId="74ED36C3" w14:textId="4A7B7C0A" w:rsidR="00902C6F" w:rsidRPr="009C604E" w:rsidRDefault="00962499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9C604E">
              <w:rPr>
                <w:rFonts w:ascii="Times" w:eastAsia="Batang" w:hAnsi="Times"/>
                <w:b/>
                <w:bCs/>
              </w:rPr>
              <w:t>1</w:t>
            </w:r>
          </w:p>
        </w:tc>
        <w:tc>
          <w:tcPr>
            <w:tcW w:w="4549" w:type="dxa"/>
            <w:shd w:val="clear" w:color="auto" w:fill="auto"/>
          </w:tcPr>
          <w:p w14:paraId="4B5AD8C4" w14:textId="7E3AD591" w:rsidR="00902C6F" w:rsidRPr="00F940FD" w:rsidRDefault="00F00A83" w:rsidP="00F00A83">
            <w:pPr>
              <w:spacing w:after="0"/>
              <w:rPr>
                <w:rFonts w:ascii="Times" w:eastAsia="Batang" w:hAnsi="Times"/>
              </w:rPr>
            </w:pPr>
            <w:r w:rsidRPr="00E92BC0">
              <w:t>Fully standardized reference model (structure + parameters)</w:t>
            </w:r>
          </w:p>
        </w:tc>
        <w:tc>
          <w:tcPr>
            <w:tcW w:w="3060" w:type="dxa"/>
            <w:shd w:val="clear" w:color="auto" w:fill="auto"/>
          </w:tcPr>
          <w:p w14:paraId="773AAFD7" w14:textId="15ABC5F2" w:rsidR="00902C6F" w:rsidRPr="004B1B1A" w:rsidRDefault="005F1625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4B1B1A">
              <w:rPr>
                <w:rFonts w:ascii="Times" w:eastAsia="Batang" w:hAnsi="Times"/>
                <w:b/>
                <w:bCs/>
              </w:rPr>
              <w:t>Direction C</w:t>
            </w:r>
          </w:p>
        </w:tc>
      </w:tr>
      <w:tr w:rsidR="002E01F6" w:rsidRPr="004F263B" w14:paraId="1B13EE97" w14:textId="77777777" w:rsidTr="004B1B1A">
        <w:tc>
          <w:tcPr>
            <w:tcW w:w="817" w:type="dxa"/>
            <w:shd w:val="clear" w:color="auto" w:fill="auto"/>
          </w:tcPr>
          <w:p w14:paraId="316D0F69" w14:textId="301B4DED" w:rsidR="00902C6F" w:rsidRPr="00F940FD" w:rsidRDefault="00F940FD" w:rsidP="001C483B">
            <w:pPr>
              <w:spacing w:after="0"/>
              <w:rPr>
                <w:rFonts w:ascii="Times" w:eastAsia="Batang" w:hAnsi="Times"/>
              </w:rPr>
            </w:pPr>
            <w:r w:rsidRPr="00F940FD">
              <w:rPr>
                <w:rFonts w:ascii="Times" w:eastAsia="Batang" w:hAnsi="Times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14:paraId="3FF50550" w14:textId="7EAD3DF9" w:rsidR="00902C6F" w:rsidRPr="009C604E" w:rsidRDefault="005126E1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9C604E">
              <w:rPr>
                <w:rFonts w:ascii="Times" w:eastAsia="Batang" w:hAnsi="Times"/>
                <w:b/>
                <w:bCs/>
              </w:rPr>
              <w:t>2</w:t>
            </w:r>
          </w:p>
        </w:tc>
        <w:tc>
          <w:tcPr>
            <w:tcW w:w="4549" w:type="dxa"/>
            <w:shd w:val="clear" w:color="auto" w:fill="auto"/>
          </w:tcPr>
          <w:p w14:paraId="35D9A38E" w14:textId="68FCCCA0" w:rsidR="00902C6F" w:rsidRPr="00F940FD" w:rsidRDefault="000326FD" w:rsidP="00F00A83">
            <w:pPr>
              <w:spacing w:after="0"/>
              <w:rPr>
                <w:rFonts w:ascii="Times" w:eastAsia="Batang" w:hAnsi="Times"/>
              </w:rPr>
            </w:pPr>
            <w:r w:rsidRPr="00E92BC0">
              <w:t>Standardized dataset</w:t>
            </w:r>
          </w:p>
        </w:tc>
        <w:tc>
          <w:tcPr>
            <w:tcW w:w="3060" w:type="dxa"/>
            <w:shd w:val="clear" w:color="auto" w:fill="auto"/>
          </w:tcPr>
          <w:p w14:paraId="79646216" w14:textId="052669F6" w:rsidR="00902C6F" w:rsidRPr="00F940FD" w:rsidRDefault="002967D6" w:rsidP="001C483B">
            <w:pPr>
              <w:spacing w:after="0"/>
              <w:jc w:val="center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-</w:t>
            </w:r>
          </w:p>
        </w:tc>
      </w:tr>
      <w:tr w:rsidR="002E01F6" w:rsidRPr="004F263B" w14:paraId="672EE62F" w14:textId="77777777" w:rsidTr="004B1B1A">
        <w:tc>
          <w:tcPr>
            <w:tcW w:w="817" w:type="dxa"/>
            <w:shd w:val="clear" w:color="auto" w:fill="auto"/>
          </w:tcPr>
          <w:p w14:paraId="66B4CF6D" w14:textId="09D06740" w:rsidR="00902C6F" w:rsidRPr="00F940FD" w:rsidRDefault="00F940FD" w:rsidP="001C483B">
            <w:pPr>
              <w:spacing w:after="0"/>
              <w:rPr>
                <w:rFonts w:ascii="Times" w:eastAsia="Batang" w:hAnsi="Times"/>
              </w:rPr>
            </w:pPr>
            <w:r w:rsidRPr="00F940FD">
              <w:rPr>
                <w:rFonts w:ascii="Times" w:eastAsia="Batang" w:hAnsi="Times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14:paraId="418667C2" w14:textId="33E8BCB2" w:rsidR="00902C6F" w:rsidRPr="009C604E" w:rsidRDefault="002E01F6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9C604E">
              <w:rPr>
                <w:rFonts w:ascii="Times" w:eastAsia="Batang" w:hAnsi="Times"/>
                <w:b/>
                <w:bCs/>
              </w:rPr>
              <w:t>3a-1</w:t>
            </w:r>
          </w:p>
        </w:tc>
        <w:tc>
          <w:tcPr>
            <w:tcW w:w="4549" w:type="dxa"/>
            <w:shd w:val="clear" w:color="auto" w:fill="auto"/>
          </w:tcPr>
          <w:p w14:paraId="0D0E227D" w14:textId="53780601" w:rsidR="005F1625" w:rsidRDefault="009C1CA8" w:rsidP="004846B2">
            <w:pPr>
              <w:spacing w:after="0"/>
            </w:pPr>
            <w:r w:rsidRPr="00E92BC0">
              <w:t xml:space="preserve">Standardized reference model structure + Parameter exchange </w:t>
            </w:r>
            <w:r w:rsidR="00645F9F">
              <w:t>from the</w:t>
            </w:r>
            <w:r w:rsidRPr="00E92BC0">
              <w:t xml:space="preserve"> NW-side </w:t>
            </w:r>
            <w:r w:rsidR="00645F9F">
              <w:t>to the</w:t>
            </w:r>
            <w:r w:rsidRPr="00E92BC0">
              <w:t xml:space="preserve"> UE-side</w:t>
            </w:r>
          </w:p>
          <w:p w14:paraId="5C474B2D" w14:textId="2F0C9E6C" w:rsidR="005F1625" w:rsidRPr="005F1625" w:rsidRDefault="005F1625" w:rsidP="005F1625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" w:eastAsia="Batang" w:hAnsi="Times"/>
              </w:rPr>
            </w:pPr>
            <w:r>
              <w:t>Parameters</w:t>
            </w:r>
            <w:r w:rsidRPr="0051033F">
              <w:t xml:space="preserve"> exchanged from the NW-side to UE-side is CSI generation part</w:t>
            </w:r>
          </w:p>
        </w:tc>
        <w:tc>
          <w:tcPr>
            <w:tcW w:w="3060" w:type="dxa"/>
            <w:shd w:val="clear" w:color="auto" w:fill="auto"/>
          </w:tcPr>
          <w:p w14:paraId="3551BF53" w14:textId="1C2592D8" w:rsidR="004B1B1A" w:rsidRDefault="002967D6" w:rsidP="004B1B1A">
            <w:pPr>
              <w:spacing w:after="0"/>
              <w:jc w:val="center"/>
              <w:rPr>
                <w:rFonts w:ascii="Times" w:eastAsia="Batang" w:hAnsi="Times"/>
              </w:rPr>
            </w:pPr>
            <w:r w:rsidRPr="004B1B1A">
              <w:rPr>
                <w:rFonts w:ascii="Times" w:eastAsia="Batang" w:hAnsi="Times"/>
                <w:b/>
                <w:bCs/>
              </w:rPr>
              <w:t>Direction A</w:t>
            </w:r>
          </w:p>
          <w:p w14:paraId="361BE50D" w14:textId="76854DAC" w:rsidR="00902C6F" w:rsidRPr="004B1B1A" w:rsidRDefault="004B1B1A" w:rsidP="004B1B1A">
            <w:pPr>
              <w:spacing w:after="0"/>
            </w:pPr>
            <w:r>
              <w:t xml:space="preserve">Parameters </w:t>
            </w:r>
            <w:r w:rsidRPr="00FF2C02">
              <w:t>received at the UE or UE-side goes through offline engineering at the UE-side (e.g., UE-side OTT server)</w:t>
            </w:r>
            <w:r w:rsidRPr="00FF2C02">
              <w:rPr>
                <w:rFonts w:hint="eastAsia"/>
              </w:rPr>
              <w:t xml:space="preserve">, e.g., </w:t>
            </w:r>
            <w:r w:rsidRPr="00FF2C02">
              <w:t>potential re-training, re-</w:t>
            </w:r>
            <w:r w:rsidRPr="00FF2C02">
              <w:lastRenderedPageBreak/>
              <w:t>development of a different model, and/or offline testing</w:t>
            </w:r>
            <w:r>
              <w:t>.</w:t>
            </w:r>
          </w:p>
        </w:tc>
      </w:tr>
      <w:tr w:rsidR="002E01F6" w:rsidRPr="004F263B" w14:paraId="1150E883" w14:textId="77777777" w:rsidTr="004B1B1A">
        <w:tc>
          <w:tcPr>
            <w:tcW w:w="817" w:type="dxa"/>
            <w:shd w:val="clear" w:color="auto" w:fill="auto"/>
          </w:tcPr>
          <w:p w14:paraId="0D417756" w14:textId="2CB27DAE" w:rsidR="00902C6F" w:rsidRPr="00F940FD" w:rsidRDefault="00F940FD" w:rsidP="001C483B">
            <w:pPr>
              <w:spacing w:after="0"/>
              <w:rPr>
                <w:rFonts w:ascii="Times" w:eastAsia="Batang" w:hAnsi="Times"/>
              </w:rPr>
            </w:pPr>
            <w:r w:rsidRPr="00F940FD">
              <w:rPr>
                <w:rFonts w:ascii="Times" w:eastAsia="Batang" w:hAnsi="Times"/>
              </w:rPr>
              <w:lastRenderedPageBreak/>
              <w:t>4</w:t>
            </w:r>
          </w:p>
        </w:tc>
        <w:tc>
          <w:tcPr>
            <w:tcW w:w="1469" w:type="dxa"/>
            <w:shd w:val="clear" w:color="auto" w:fill="auto"/>
          </w:tcPr>
          <w:p w14:paraId="238BE50D" w14:textId="17539F74" w:rsidR="00902C6F" w:rsidRPr="009C604E" w:rsidRDefault="00D42FD1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9C604E">
              <w:rPr>
                <w:rFonts w:ascii="Times" w:eastAsia="Batang" w:hAnsi="Times"/>
                <w:b/>
                <w:bCs/>
              </w:rPr>
              <w:t>4-1</w:t>
            </w:r>
          </w:p>
        </w:tc>
        <w:tc>
          <w:tcPr>
            <w:tcW w:w="4549" w:type="dxa"/>
            <w:shd w:val="clear" w:color="auto" w:fill="auto"/>
          </w:tcPr>
          <w:p w14:paraId="2B8EBCA3" w14:textId="77777777" w:rsidR="00902C6F" w:rsidRDefault="00371772" w:rsidP="00F00A83">
            <w:pPr>
              <w:spacing w:after="0"/>
            </w:pPr>
            <w:r w:rsidRPr="00E92BC0">
              <w:t>Standardized data / dataset format + Dataset exchange between NW-side and UE-side</w:t>
            </w:r>
          </w:p>
          <w:p w14:paraId="48DEF026" w14:textId="468AF5A3" w:rsidR="004846B2" w:rsidRPr="00F940FD" w:rsidRDefault="005F7A03" w:rsidP="005F7A0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" w:eastAsia="Batang" w:hAnsi="Times"/>
              </w:rPr>
            </w:pPr>
            <w:r w:rsidRPr="002A1555">
              <w:t xml:space="preserve">Dataset exchanged from the NW-side to UE-side consists of (target </w:t>
            </w:r>
            <w:proofErr w:type="gramStart"/>
            <w:r w:rsidRPr="002A1555">
              <w:t>CSI,  CSI</w:t>
            </w:r>
            <w:proofErr w:type="gramEnd"/>
            <w:r w:rsidRPr="002A1555">
              <w:t xml:space="preserve"> feedback)</w:t>
            </w:r>
          </w:p>
        </w:tc>
        <w:tc>
          <w:tcPr>
            <w:tcW w:w="3060" w:type="dxa"/>
            <w:shd w:val="clear" w:color="auto" w:fill="auto"/>
          </w:tcPr>
          <w:p w14:paraId="21FF500B" w14:textId="77777777" w:rsidR="004B1B1A" w:rsidRDefault="004B1B1A" w:rsidP="004B1B1A">
            <w:pPr>
              <w:spacing w:after="0"/>
              <w:jc w:val="center"/>
              <w:rPr>
                <w:rFonts w:ascii="Times" w:eastAsia="Batang" w:hAnsi="Times"/>
              </w:rPr>
            </w:pPr>
            <w:r w:rsidRPr="004B1B1A">
              <w:rPr>
                <w:rFonts w:ascii="Times" w:eastAsia="Batang" w:hAnsi="Times"/>
                <w:b/>
                <w:bCs/>
              </w:rPr>
              <w:t>Direction A</w:t>
            </w:r>
          </w:p>
          <w:p w14:paraId="2BAFC623" w14:textId="5AAE6773" w:rsidR="00902C6F" w:rsidRPr="00F940FD" w:rsidRDefault="004B1B1A" w:rsidP="004B1B1A">
            <w:pPr>
              <w:spacing w:after="0"/>
              <w:jc w:val="center"/>
              <w:rPr>
                <w:rFonts w:ascii="Times" w:eastAsia="Batang" w:hAnsi="Times"/>
              </w:rPr>
            </w:pPr>
            <w:r>
              <w:t xml:space="preserve">Parameters </w:t>
            </w:r>
            <w:r w:rsidRPr="00FF2C02">
              <w:t>received at the UE or UE-side goes through offline engineering at the UE-side (e.g., UE-side OTT server)</w:t>
            </w:r>
            <w:r w:rsidRPr="00FF2C02">
              <w:rPr>
                <w:rFonts w:hint="eastAsia"/>
              </w:rPr>
              <w:t xml:space="preserve">, e.g., </w:t>
            </w:r>
            <w:r w:rsidRPr="00FF2C02">
              <w:t>potential re-training, re-development of a different model, and/or offline testing</w:t>
            </w:r>
            <w:r>
              <w:t>.</w:t>
            </w:r>
          </w:p>
        </w:tc>
      </w:tr>
      <w:tr w:rsidR="002E01F6" w:rsidRPr="004F263B" w14:paraId="008480FD" w14:textId="77777777" w:rsidTr="004B1B1A">
        <w:tc>
          <w:tcPr>
            <w:tcW w:w="817" w:type="dxa"/>
            <w:shd w:val="clear" w:color="auto" w:fill="auto"/>
          </w:tcPr>
          <w:p w14:paraId="67F49B1E" w14:textId="6046E879" w:rsidR="00902C6F" w:rsidRPr="00F940FD" w:rsidRDefault="00F940FD" w:rsidP="001C483B">
            <w:pPr>
              <w:spacing w:after="0"/>
              <w:rPr>
                <w:rFonts w:ascii="Times" w:eastAsia="Batang" w:hAnsi="Times"/>
              </w:rPr>
            </w:pPr>
            <w:r w:rsidRPr="00F940FD">
              <w:rPr>
                <w:rFonts w:ascii="Times" w:eastAsia="Batang" w:hAnsi="Times"/>
              </w:rPr>
              <w:t>5</w:t>
            </w:r>
          </w:p>
        </w:tc>
        <w:tc>
          <w:tcPr>
            <w:tcW w:w="1469" w:type="dxa"/>
            <w:shd w:val="clear" w:color="auto" w:fill="auto"/>
          </w:tcPr>
          <w:p w14:paraId="2DEFAA36" w14:textId="2BB980F6" w:rsidR="00902C6F" w:rsidRPr="009C604E" w:rsidRDefault="00D42FD1" w:rsidP="001C483B">
            <w:pPr>
              <w:spacing w:after="0"/>
              <w:jc w:val="center"/>
              <w:rPr>
                <w:rFonts w:ascii="Times" w:eastAsia="Batang" w:hAnsi="Times"/>
                <w:b/>
                <w:bCs/>
              </w:rPr>
            </w:pPr>
            <w:r w:rsidRPr="009C604E">
              <w:rPr>
                <w:rFonts w:ascii="Times" w:eastAsia="Batang" w:hAnsi="Times"/>
                <w:b/>
                <w:bCs/>
              </w:rPr>
              <w:t>5a-1</w:t>
            </w:r>
          </w:p>
        </w:tc>
        <w:tc>
          <w:tcPr>
            <w:tcW w:w="4549" w:type="dxa"/>
            <w:shd w:val="clear" w:color="auto" w:fill="auto"/>
          </w:tcPr>
          <w:p w14:paraId="2A5F8CD8" w14:textId="77777777" w:rsidR="00902C6F" w:rsidRDefault="003C7981" w:rsidP="00F00A83">
            <w:pPr>
              <w:spacing w:after="0"/>
            </w:pPr>
            <w:r w:rsidRPr="00E92BC0">
              <w:t>Standardized model format + Reference model exchange between NW-side and UE-side</w:t>
            </w:r>
          </w:p>
          <w:p w14:paraId="5E61AB10" w14:textId="37B76321" w:rsidR="00902C6F" w:rsidRPr="00F940FD" w:rsidRDefault="00EB7FE7" w:rsidP="00EB7FE7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" w:eastAsia="Batang" w:hAnsi="Times"/>
              </w:rPr>
            </w:pPr>
            <w:r>
              <w:t>Model</w:t>
            </w:r>
            <w:r w:rsidRPr="0051033F">
              <w:t xml:space="preserve"> exchanged from the NW-side to UE-side is CSI generation part</w:t>
            </w:r>
          </w:p>
        </w:tc>
        <w:tc>
          <w:tcPr>
            <w:tcW w:w="3060" w:type="dxa"/>
            <w:shd w:val="clear" w:color="auto" w:fill="auto"/>
          </w:tcPr>
          <w:p w14:paraId="356FB58B" w14:textId="77777777" w:rsidR="004B1B1A" w:rsidRDefault="004B1B1A" w:rsidP="004B1B1A">
            <w:pPr>
              <w:spacing w:after="0"/>
              <w:jc w:val="center"/>
              <w:rPr>
                <w:rFonts w:ascii="Times" w:eastAsia="Batang" w:hAnsi="Times"/>
              </w:rPr>
            </w:pPr>
            <w:r w:rsidRPr="004B1B1A">
              <w:rPr>
                <w:rFonts w:ascii="Times" w:eastAsia="Batang" w:hAnsi="Times"/>
                <w:b/>
                <w:bCs/>
              </w:rPr>
              <w:t>Direction A</w:t>
            </w:r>
          </w:p>
          <w:p w14:paraId="63EC6FA9" w14:textId="19945B2F" w:rsidR="00902C6F" w:rsidRPr="00F940FD" w:rsidRDefault="004B1B1A" w:rsidP="004B1B1A">
            <w:pPr>
              <w:spacing w:after="0"/>
              <w:jc w:val="center"/>
              <w:rPr>
                <w:rFonts w:ascii="Times" w:eastAsia="Batang" w:hAnsi="Times"/>
              </w:rPr>
            </w:pPr>
            <w:r>
              <w:t xml:space="preserve">Parameters </w:t>
            </w:r>
            <w:r w:rsidRPr="00FF2C02">
              <w:t>received at the UE or UE-side goes through offline engineering at the UE-side (e.g., UE-side OTT server)</w:t>
            </w:r>
            <w:r w:rsidRPr="00FF2C02">
              <w:rPr>
                <w:rFonts w:hint="eastAsia"/>
              </w:rPr>
              <w:t xml:space="preserve">, e.g., </w:t>
            </w:r>
            <w:r w:rsidRPr="00FF2C02">
              <w:t>potential re-training, re-development of a different model, and/or offline testing</w:t>
            </w:r>
            <w:r>
              <w:t>.</w:t>
            </w:r>
          </w:p>
        </w:tc>
      </w:tr>
    </w:tbl>
    <w:p w14:paraId="46AB8639" w14:textId="77777777" w:rsidR="00B66F03" w:rsidRPr="000328F1" w:rsidRDefault="00B66F03" w:rsidP="000328F1">
      <w:pPr>
        <w:rPr>
          <w:lang w:val="en-GB" w:eastAsia="x-none"/>
        </w:rPr>
      </w:pPr>
    </w:p>
    <w:p w14:paraId="6E9AC74F" w14:textId="76627EA1" w:rsidR="00BE2559" w:rsidRPr="0022143C" w:rsidRDefault="00BE2559" w:rsidP="00BE2559">
      <w:pPr>
        <w:pStyle w:val="Heading2"/>
      </w:pPr>
      <w:r>
        <w:t>Status from RAN1</w:t>
      </w:r>
      <w:r w:rsidR="00267383">
        <w:t xml:space="preserve"> and RAN4</w:t>
      </w:r>
      <w:r w:rsidR="00AD2E2E">
        <w:t xml:space="preserve"> on studies on AI/ML-based CSI compression</w:t>
      </w:r>
    </w:p>
    <w:p w14:paraId="7A1AAA85" w14:textId="5CFB593E" w:rsidR="0042766D" w:rsidRDefault="00A62F1F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During</w:t>
      </w:r>
      <w:r w:rsidR="000A4064">
        <w:rPr>
          <w:lang w:eastAsia="zh-CN"/>
        </w:rPr>
        <w:t xml:space="preserve"> RAN1 #121 meeting, </w:t>
      </w:r>
      <w:r>
        <w:rPr>
          <w:lang w:eastAsia="zh-CN"/>
        </w:rPr>
        <w:t xml:space="preserve">RAN1 concluded the Rel-19 studies on AI/ML-based CSI </w:t>
      </w:r>
      <w:r w:rsidR="001F0E2B">
        <w:rPr>
          <w:lang w:eastAsia="zh-CN"/>
        </w:rPr>
        <w:t>compression covering the following aspects:</w:t>
      </w:r>
    </w:p>
    <w:p w14:paraId="32385493" w14:textId="77777777" w:rsidR="00486DE1" w:rsidRPr="00486DE1" w:rsidRDefault="00486DE1" w:rsidP="00486DE1">
      <w:pPr>
        <w:numPr>
          <w:ilvl w:val="0"/>
          <w:numId w:val="7"/>
        </w:numPr>
        <w:spacing w:after="0"/>
        <w:jc w:val="both"/>
        <w:rPr>
          <w:lang w:val="en-GB" w:eastAsia="zh-CN"/>
        </w:rPr>
      </w:pPr>
      <w:r w:rsidRPr="00486DE1">
        <w:rPr>
          <w:lang w:val="en-GB" w:eastAsia="zh-CN"/>
        </w:rPr>
        <w:t>Performance-complexity trade-off</w:t>
      </w:r>
    </w:p>
    <w:p w14:paraId="3611628B" w14:textId="77777777" w:rsidR="00486DE1" w:rsidRPr="00486DE1" w:rsidRDefault="00486DE1" w:rsidP="00486DE1">
      <w:pPr>
        <w:numPr>
          <w:ilvl w:val="0"/>
          <w:numId w:val="7"/>
        </w:numPr>
        <w:spacing w:after="0"/>
        <w:jc w:val="both"/>
        <w:rPr>
          <w:lang w:val="en-GB" w:eastAsia="zh-CN"/>
        </w:rPr>
      </w:pPr>
      <w:r w:rsidRPr="00486DE1">
        <w:rPr>
          <w:lang w:val="en-GB" w:eastAsia="zh-CN"/>
        </w:rPr>
        <w:t>Inter-vendor collaboration complexity</w:t>
      </w:r>
    </w:p>
    <w:p w14:paraId="53FE51DA" w14:textId="77777777" w:rsidR="00486DE1" w:rsidRPr="00486DE1" w:rsidRDefault="00486DE1" w:rsidP="00486DE1">
      <w:pPr>
        <w:numPr>
          <w:ilvl w:val="0"/>
          <w:numId w:val="7"/>
        </w:numPr>
        <w:spacing w:after="0"/>
        <w:jc w:val="both"/>
        <w:rPr>
          <w:lang w:val="en-GB" w:eastAsia="zh-CN"/>
        </w:rPr>
      </w:pPr>
      <w:r w:rsidRPr="00486DE1">
        <w:rPr>
          <w:lang w:val="en-GB" w:eastAsia="zh-CN"/>
        </w:rPr>
        <w:t>Other specification impacts, including model monitoring and data collection.</w:t>
      </w:r>
    </w:p>
    <w:p w14:paraId="0D7DE7D3" w14:textId="77777777" w:rsidR="00C5502A" w:rsidRDefault="00C5502A" w:rsidP="00E15B91">
      <w:pPr>
        <w:spacing w:after="0"/>
        <w:jc w:val="both"/>
        <w:rPr>
          <w:lang w:eastAsia="zh-CN"/>
        </w:rPr>
      </w:pPr>
    </w:p>
    <w:p w14:paraId="44184026" w14:textId="3183DFF7" w:rsidR="00971846" w:rsidRDefault="00971846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On the performance-complexity trade-off, </w:t>
      </w:r>
      <w:r w:rsidR="0060628F">
        <w:rPr>
          <w:lang w:eastAsia="zh-CN"/>
        </w:rPr>
        <w:t xml:space="preserve">a key observation from </w:t>
      </w:r>
      <w:r w:rsidR="001C31F0">
        <w:rPr>
          <w:lang w:eastAsia="zh-CN"/>
        </w:rPr>
        <w:t xml:space="preserve">the studies during Rel-19 </w:t>
      </w:r>
      <w:r w:rsidR="0060628F">
        <w:rPr>
          <w:lang w:eastAsia="zh-CN"/>
        </w:rPr>
        <w:t xml:space="preserve">was that </w:t>
      </w:r>
      <w:r w:rsidR="007E7605">
        <w:rPr>
          <w:lang w:eastAsia="zh-CN"/>
        </w:rPr>
        <w:t xml:space="preserve">most of the gains in terms of SGCS can be realized with </w:t>
      </w:r>
      <w:r w:rsidR="00E974AD">
        <w:rPr>
          <w:lang w:eastAsia="zh-CN"/>
        </w:rPr>
        <w:t xml:space="preserve">encoders/decoders </w:t>
      </w:r>
      <w:r w:rsidR="007E7605">
        <w:rPr>
          <w:lang w:eastAsia="zh-CN"/>
        </w:rPr>
        <w:t xml:space="preserve">AI/ML models of sizes around 1M parameters and complexity of around 10M FLOPs. </w:t>
      </w:r>
    </w:p>
    <w:p w14:paraId="044A383C" w14:textId="77777777" w:rsidR="0089427D" w:rsidRDefault="0089427D" w:rsidP="00E15B91">
      <w:pPr>
        <w:spacing w:after="0"/>
        <w:jc w:val="both"/>
        <w:rPr>
          <w:lang w:eastAsia="zh-CN"/>
        </w:rPr>
      </w:pPr>
    </w:p>
    <w:p w14:paraId="6075CAD7" w14:textId="111B549E" w:rsidR="00C5502A" w:rsidRDefault="0089427D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Further</w:t>
      </w:r>
      <w:r w:rsidR="00C5502A">
        <w:rPr>
          <w:lang w:eastAsia="zh-CN"/>
        </w:rPr>
        <w:t>,</w:t>
      </w:r>
      <w:r w:rsidR="0022072C">
        <w:rPr>
          <w:lang w:eastAsia="zh-CN"/>
        </w:rPr>
        <w:t xml:space="preserve"> </w:t>
      </w:r>
      <w:r w:rsidR="00877ADA">
        <w:rPr>
          <w:lang w:eastAsia="zh-CN"/>
        </w:rPr>
        <w:t xml:space="preserve">RAN1 </w:t>
      </w:r>
      <w:r w:rsidR="004B2DA8">
        <w:rPr>
          <w:lang w:eastAsia="zh-CN"/>
        </w:rPr>
        <w:t xml:space="preserve">identified </w:t>
      </w:r>
      <w:r w:rsidR="00C5502A">
        <w:rPr>
          <w:lang w:eastAsia="zh-CN"/>
        </w:rPr>
        <w:t xml:space="preserve">the most promising candidate solutions to the inter-vendor coordination problem. </w:t>
      </w:r>
    </w:p>
    <w:p w14:paraId="3E7CBB7F" w14:textId="32C3D88C" w:rsidR="00647953" w:rsidRDefault="00647953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These</w:t>
      </w:r>
      <w:r w:rsidR="005D6445">
        <w:rPr>
          <w:lang w:eastAsia="zh-CN"/>
        </w:rPr>
        <w:t xml:space="preserve"> were concluded as being feasible in addressing the inter-vendor coordination </w:t>
      </w:r>
      <w:r w:rsidR="00971846">
        <w:rPr>
          <w:lang w:eastAsia="zh-CN"/>
        </w:rPr>
        <w:t>needs and</w:t>
      </w:r>
      <w:r>
        <w:rPr>
          <w:lang w:eastAsia="zh-CN"/>
        </w:rPr>
        <w:t xml:space="preserve"> include: </w:t>
      </w:r>
    </w:p>
    <w:p w14:paraId="143CE1BE" w14:textId="3D2C9520" w:rsidR="00647953" w:rsidRDefault="007551A1" w:rsidP="00CB4AB4">
      <w:pPr>
        <w:pStyle w:val="ListParagraph"/>
        <w:numPr>
          <w:ilvl w:val="0"/>
          <w:numId w:val="7"/>
        </w:numPr>
        <w:spacing w:after="0"/>
        <w:jc w:val="both"/>
        <w:rPr>
          <w:lang w:eastAsia="zh-CN"/>
        </w:rPr>
      </w:pPr>
      <w:r>
        <w:rPr>
          <w:lang w:eastAsia="zh-CN"/>
        </w:rPr>
        <w:t>Direction C</w:t>
      </w:r>
    </w:p>
    <w:p w14:paraId="2C01D52A" w14:textId="29DAB5E5" w:rsidR="007551A1" w:rsidRDefault="007551A1" w:rsidP="00CB4AB4">
      <w:pPr>
        <w:pStyle w:val="ListParagraph"/>
        <w:numPr>
          <w:ilvl w:val="0"/>
          <w:numId w:val="7"/>
        </w:numPr>
        <w:spacing w:after="0"/>
        <w:jc w:val="both"/>
        <w:rPr>
          <w:lang w:eastAsia="zh-CN"/>
        </w:rPr>
      </w:pPr>
      <w:r>
        <w:rPr>
          <w:lang w:eastAsia="zh-CN"/>
        </w:rPr>
        <w:t>Direction A, sub-option 3a-1</w:t>
      </w:r>
    </w:p>
    <w:p w14:paraId="58569E52" w14:textId="75A22622" w:rsidR="00CE58C7" w:rsidRDefault="00CE58C7" w:rsidP="00CE58C7">
      <w:pPr>
        <w:pStyle w:val="ListParagraph"/>
        <w:numPr>
          <w:ilvl w:val="1"/>
          <w:numId w:val="7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With </w:t>
      </w:r>
      <w:r w:rsidR="00313278">
        <w:rPr>
          <w:lang w:eastAsia="zh-CN"/>
        </w:rPr>
        <w:t>target CSI</w:t>
      </w:r>
      <w:r w:rsidR="00655634">
        <w:rPr>
          <w:lang w:eastAsia="zh-CN"/>
        </w:rPr>
        <w:t xml:space="preserve"> sharing from NW-side</w:t>
      </w:r>
    </w:p>
    <w:p w14:paraId="0CB3E68F" w14:textId="7ECEF588" w:rsidR="00655634" w:rsidRDefault="00655634" w:rsidP="00CE58C7">
      <w:pPr>
        <w:pStyle w:val="ListParagraph"/>
        <w:numPr>
          <w:ilvl w:val="1"/>
          <w:numId w:val="7"/>
        </w:numPr>
        <w:spacing w:after="0"/>
        <w:jc w:val="both"/>
        <w:rPr>
          <w:lang w:eastAsia="zh-CN"/>
        </w:rPr>
      </w:pPr>
      <w:r>
        <w:rPr>
          <w:lang w:eastAsia="zh-CN"/>
        </w:rPr>
        <w:t>Without target CSI sharing from NW-side</w:t>
      </w:r>
    </w:p>
    <w:p w14:paraId="2CC032AE" w14:textId="1FE4D9F6" w:rsidR="007551A1" w:rsidRDefault="007551A1" w:rsidP="00CB4AB4">
      <w:pPr>
        <w:pStyle w:val="ListParagraph"/>
        <w:numPr>
          <w:ilvl w:val="0"/>
          <w:numId w:val="7"/>
        </w:numPr>
        <w:spacing w:after="0"/>
        <w:jc w:val="both"/>
        <w:rPr>
          <w:lang w:eastAsia="zh-CN"/>
        </w:rPr>
      </w:pPr>
      <w:r>
        <w:rPr>
          <w:lang w:eastAsia="zh-CN"/>
        </w:rPr>
        <w:t>Direction A, sub-option 4-1</w:t>
      </w:r>
    </w:p>
    <w:p w14:paraId="3D5AE22D" w14:textId="77777777" w:rsidR="007551A1" w:rsidRDefault="007551A1" w:rsidP="007551A1">
      <w:pPr>
        <w:spacing w:after="0"/>
        <w:jc w:val="both"/>
        <w:rPr>
          <w:lang w:eastAsia="zh-CN"/>
        </w:rPr>
      </w:pPr>
    </w:p>
    <w:p w14:paraId="3CBDEDD3" w14:textId="2900CA4D" w:rsidR="00877ADA" w:rsidRDefault="0089427D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P</w:t>
      </w:r>
      <w:r w:rsidR="004B2DA8">
        <w:rPr>
          <w:lang w:eastAsia="zh-CN"/>
        </w:rPr>
        <w:t>otential specification impact</w:t>
      </w:r>
      <w:r w:rsidR="00C71B14">
        <w:rPr>
          <w:lang w:eastAsia="zh-CN"/>
        </w:rPr>
        <w:t>s</w:t>
      </w:r>
      <w:r w:rsidR="009C594B">
        <w:rPr>
          <w:lang w:eastAsia="zh-CN"/>
        </w:rPr>
        <w:t xml:space="preserve"> </w:t>
      </w:r>
      <w:r w:rsidR="00590C51">
        <w:rPr>
          <w:lang w:eastAsia="zh-CN"/>
        </w:rPr>
        <w:t>that apply commonly to the three prioritized</w:t>
      </w:r>
      <w:r w:rsidR="009C594B">
        <w:rPr>
          <w:lang w:eastAsia="zh-CN"/>
        </w:rPr>
        <w:t xml:space="preserve"> solutions </w:t>
      </w:r>
      <w:r w:rsidR="00871CFE">
        <w:rPr>
          <w:lang w:eastAsia="zh-CN"/>
        </w:rPr>
        <w:t xml:space="preserve">to the inter-vendor coordination problem </w:t>
      </w:r>
      <w:r w:rsidR="00647953">
        <w:rPr>
          <w:lang w:eastAsia="zh-CN"/>
        </w:rPr>
        <w:t>were identified by RAN1 with</w:t>
      </w:r>
      <w:r w:rsidR="00871CFE">
        <w:rPr>
          <w:lang w:eastAsia="zh-CN"/>
        </w:rPr>
        <w:t xml:space="preserve"> the following recommendations</w:t>
      </w:r>
      <w:r w:rsidR="00647953">
        <w:rPr>
          <w:lang w:eastAsia="zh-CN"/>
        </w:rPr>
        <w:t xml:space="preserve"> for Rel-20</w:t>
      </w:r>
      <w:r w:rsidR="005401D1">
        <w:rPr>
          <w:lang w:eastAsia="zh-CN"/>
        </w:rPr>
        <w:t xml:space="preserve"> [1]</w:t>
      </w:r>
      <w:r w:rsidR="00871CFE">
        <w:rPr>
          <w:lang w:eastAsia="zh-CN"/>
        </w:rPr>
        <w:t>:</w:t>
      </w:r>
    </w:p>
    <w:p w14:paraId="13355429" w14:textId="77777777" w:rsidR="00A94B2C" w:rsidRPr="001275B4" w:rsidRDefault="00A94B2C" w:rsidP="00A94B2C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 xml:space="preserve">Recommend Case 0 </w:t>
      </w:r>
    </w:p>
    <w:p w14:paraId="7FEA516D" w14:textId="76C527E2" w:rsidR="00A94B2C" w:rsidRPr="001275B4" w:rsidRDefault="00A94B2C" w:rsidP="00A94B2C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Cases 2 and 3 can be considered for further enhancement built upon the specification of case 0.</w:t>
      </w:r>
    </w:p>
    <w:p w14:paraId="5B42CD10" w14:textId="2DC16D32" w:rsidR="00A94B2C" w:rsidRPr="001275B4" w:rsidRDefault="00A94B2C" w:rsidP="00A94B2C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Recommend following specification impacts for the two-sided CSI compression use case</w:t>
      </w:r>
      <w:r w:rsidR="000779D8" w:rsidRPr="001275B4">
        <w:rPr>
          <w:i/>
          <w:iCs/>
        </w:rPr>
        <w:t>:</w:t>
      </w:r>
    </w:p>
    <w:p w14:paraId="2CC1D26E" w14:textId="77777777" w:rsidR="00A94B2C" w:rsidRPr="001275B4" w:rsidRDefault="00A94B2C" w:rsidP="00A94B2C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Model pairing procedure including ID and applicability reporting</w:t>
      </w:r>
    </w:p>
    <w:p w14:paraId="22B283DB" w14:textId="77777777" w:rsidR="00A94B2C" w:rsidRPr="001275B4" w:rsidRDefault="00A94B2C" w:rsidP="00A94B2C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Inference aspects including target CSI type, measurement and report configuration, CQI / RI determination, payload determination, quantization configuration / codebook, UCI mapping, CSI processing criteria and timeline, priority rules for CSI reports</w:t>
      </w:r>
    </w:p>
    <w:p w14:paraId="35791D62" w14:textId="293471E0" w:rsidR="00A94B2C" w:rsidRPr="001275B4" w:rsidRDefault="00A94B2C" w:rsidP="00A94B2C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NW</w:t>
      </w:r>
      <w:r w:rsidR="000779D8" w:rsidRPr="001275B4">
        <w:rPr>
          <w:i/>
          <w:iCs/>
        </w:rPr>
        <w:t>-</w:t>
      </w:r>
      <w:r w:rsidRPr="001275B4">
        <w:rPr>
          <w:i/>
          <w:iCs/>
        </w:rPr>
        <w:t xml:space="preserve"> and UE</w:t>
      </w:r>
      <w:r w:rsidR="000779D8" w:rsidRPr="001275B4">
        <w:rPr>
          <w:i/>
          <w:iCs/>
        </w:rPr>
        <w:t>-</w:t>
      </w:r>
      <w:r w:rsidRPr="001275B4">
        <w:rPr>
          <w:i/>
          <w:iCs/>
        </w:rPr>
        <w:t>side data collection for training</w:t>
      </w:r>
    </w:p>
    <w:p w14:paraId="0269149E" w14:textId="77777777" w:rsidR="00A94B2C" w:rsidRPr="001275B4" w:rsidRDefault="00A94B2C" w:rsidP="00A94B2C">
      <w:pPr>
        <w:numPr>
          <w:ilvl w:val="2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lastRenderedPageBreak/>
        <w:t xml:space="preserve">Target CSI format </w:t>
      </w:r>
    </w:p>
    <w:p w14:paraId="1448A6FA" w14:textId="77777777" w:rsidR="00A94B2C" w:rsidRPr="001275B4" w:rsidRDefault="00A94B2C" w:rsidP="00A94B2C">
      <w:pPr>
        <w:numPr>
          <w:ilvl w:val="2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Note: The framework defined in BM and CSI prediction use cases could be reused.</w:t>
      </w:r>
    </w:p>
    <w:p w14:paraId="423A736E" w14:textId="77777777" w:rsidR="00A94B2C" w:rsidRPr="001275B4" w:rsidRDefault="00A94B2C" w:rsidP="00A94B2C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i/>
          <w:iCs/>
        </w:rPr>
      </w:pPr>
      <w:r w:rsidRPr="001275B4">
        <w:rPr>
          <w:i/>
          <w:iCs/>
        </w:rPr>
        <w:t>Specify performance monitoring, if needed</w:t>
      </w:r>
    </w:p>
    <w:p w14:paraId="3DCD0648" w14:textId="77777777" w:rsidR="00871CFE" w:rsidRDefault="00871CFE" w:rsidP="00E15B91">
      <w:pPr>
        <w:spacing w:after="0"/>
        <w:jc w:val="both"/>
        <w:rPr>
          <w:lang w:eastAsia="zh-CN"/>
        </w:rPr>
      </w:pPr>
    </w:p>
    <w:p w14:paraId="75733980" w14:textId="6254B334" w:rsidR="00EF3918" w:rsidRDefault="00FD5CA5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For the three candidate solutions to the inter-vendor coordination problem, RAN1 identified potential </w:t>
      </w:r>
      <w:r w:rsidR="00DC05E7">
        <w:rPr>
          <w:lang w:eastAsia="zh-CN"/>
        </w:rPr>
        <w:t>specification impacts:</w:t>
      </w:r>
    </w:p>
    <w:p w14:paraId="197B82CB" w14:textId="77777777" w:rsidR="00E74B67" w:rsidRPr="00E74B67" w:rsidRDefault="00E74B67" w:rsidP="00E74B67">
      <w:pPr>
        <w:numPr>
          <w:ilvl w:val="0"/>
          <w:numId w:val="8"/>
        </w:numPr>
        <w:spacing w:after="0"/>
        <w:jc w:val="both"/>
        <w:rPr>
          <w:b/>
          <w:bCs/>
          <w:i/>
          <w:iCs/>
          <w:lang w:val="en-GB" w:eastAsia="zh-CN"/>
        </w:rPr>
      </w:pPr>
      <w:r w:rsidRPr="00E74B67">
        <w:rPr>
          <w:b/>
          <w:bCs/>
          <w:i/>
          <w:iCs/>
          <w:lang w:val="en-GB" w:eastAsia="zh-CN"/>
        </w:rPr>
        <w:t>Reference model / structure specification (for sub-option 3a-1 and Direction C)</w:t>
      </w:r>
    </w:p>
    <w:p w14:paraId="325573E6" w14:textId="77777777" w:rsidR="00E74B67" w:rsidRPr="00E74B67" w:rsidRDefault="00E74B67" w:rsidP="00E74B67">
      <w:pPr>
        <w:numPr>
          <w:ilvl w:val="1"/>
          <w:numId w:val="8"/>
        </w:numPr>
        <w:spacing w:after="0"/>
        <w:jc w:val="both"/>
        <w:rPr>
          <w:i/>
          <w:iCs/>
          <w:lang w:val="en-GB" w:eastAsia="zh-CN"/>
        </w:rPr>
      </w:pPr>
      <w:r w:rsidRPr="00E74B67">
        <w:rPr>
          <w:i/>
          <w:iCs/>
          <w:lang w:val="en-GB" w:eastAsia="zh-CN"/>
        </w:rPr>
        <w:t>Note: The so called fully specified reference model discussed in RAN1 for Direction C is assumed to be equivalent to the to-be-specified model, if specified, for performance requirements in RAN4.</w:t>
      </w:r>
    </w:p>
    <w:p w14:paraId="134C0358" w14:textId="77777777" w:rsidR="00E74B67" w:rsidRPr="00E74B67" w:rsidRDefault="00E74B67" w:rsidP="00E74B67">
      <w:pPr>
        <w:numPr>
          <w:ilvl w:val="1"/>
          <w:numId w:val="8"/>
        </w:numPr>
        <w:spacing w:after="0"/>
        <w:jc w:val="both"/>
        <w:rPr>
          <w:i/>
          <w:iCs/>
          <w:lang w:val="en-GB" w:eastAsia="zh-CN"/>
        </w:rPr>
      </w:pPr>
      <w:r w:rsidRPr="00E74B67">
        <w:rPr>
          <w:i/>
          <w:iCs/>
          <w:lang w:val="en-GB" w:eastAsia="zh-CN"/>
        </w:rPr>
        <w:t>Note: The model structure(s) for the reference encoder in inter-vendor collaboration sub-option 3a-1 can be same as/equivalent to the structure of the RAN4 defined/specified (if defined/specified for testability) reference encoder.</w:t>
      </w:r>
    </w:p>
    <w:p w14:paraId="6628F0B4" w14:textId="77777777" w:rsidR="00E74B67" w:rsidRPr="00E74B67" w:rsidRDefault="00E74B67" w:rsidP="00E74B67">
      <w:pPr>
        <w:numPr>
          <w:ilvl w:val="2"/>
          <w:numId w:val="8"/>
        </w:numPr>
        <w:spacing w:after="0"/>
        <w:jc w:val="both"/>
        <w:rPr>
          <w:i/>
          <w:iCs/>
          <w:lang w:val="en-GB" w:eastAsia="zh-CN"/>
        </w:rPr>
      </w:pPr>
      <w:r w:rsidRPr="00E74B67">
        <w:rPr>
          <w:i/>
          <w:iCs/>
          <w:lang w:val="en-GB" w:eastAsia="zh-CN"/>
        </w:rPr>
        <w:t>To reduce the workload of the potential normative work scope, the model structure(s) for the reference encoder in inter-vendor collaboration sub-option 3a-1 is(are) same as/equivalent to the structure of the RAN4 defined/specified (if defined/specified for testability) reference encoder.</w:t>
      </w:r>
    </w:p>
    <w:p w14:paraId="4BA709E6" w14:textId="77777777" w:rsidR="00E74B67" w:rsidRPr="00E74B67" w:rsidRDefault="00E74B67" w:rsidP="00E74B67">
      <w:pPr>
        <w:numPr>
          <w:ilvl w:val="1"/>
          <w:numId w:val="8"/>
        </w:numPr>
        <w:spacing w:after="0"/>
        <w:jc w:val="both"/>
        <w:rPr>
          <w:i/>
          <w:iCs/>
          <w:lang w:val="en-GB" w:eastAsia="zh-CN"/>
        </w:rPr>
      </w:pPr>
      <w:r w:rsidRPr="00E74B67">
        <w:rPr>
          <w:i/>
          <w:iCs/>
          <w:lang w:val="en-GB" w:eastAsia="zh-CN"/>
        </w:rPr>
        <w:t xml:space="preserve">Note: RAN1 has studied and agreed on a scalable model structure for feasibility study during Rel-19 </w:t>
      </w:r>
      <w:proofErr w:type="gramStart"/>
      <w:r w:rsidRPr="00E74B67">
        <w:rPr>
          <w:i/>
          <w:iCs/>
          <w:lang w:val="en-GB" w:eastAsia="zh-CN"/>
        </w:rPr>
        <w:t>study, and</w:t>
      </w:r>
      <w:proofErr w:type="gramEnd"/>
      <w:r w:rsidRPr="00E74B67">
        <w:rPr>
          <w:i/>
          <w:iCs/>
          <w:lang w:val="en-GB" w:eastAsia="zh-CN"/>
        </w:rPr>
        <w:t xml:space="preserve"> considers that can serve as a starting point for the model structure specification for the potential normative work.</w:t>
      </w:r>
    </w:p>
    <w:p w14:paraId="62339498" w14:textId="77777777" w:rsidR="00E74B67" w:rsidRPr="00E74B67" w:rsidRDefault="00E74B67" w:rsidP="00E74B67">
      <w:pPr>
        <w:numPr>
          <w:ilvl w:val="0"/>
          <w:numId w:val="8"/>
        </w:numPr>
        <w:spacing w:after="0"/>
        <w:jc w:val="both"/>
        <w:rPr>
          <w:b/>
          <w:bCs/>
          <w:i/>
          <w:iCs/>
          <w:lang w:val="en-GB" w:eastAsia="zh-CN"/>
        </w:rPr>
      </w:pPr>
      <w:r w:rsidRPr="00E74B67">
        <w:rPr>
          <w:b/>
          <w:bCs/>
          <w:i/>
          <w:iCs/>
          <w:lang w:val="en-GB" w:eastAsia="zh-CN"/>
        </w:rPr>
        <w:t>Format and contents of parameter/dataset/information exchange: dataset (for 4-1 and 3a-1 with target CSI)/ encoder parameter (for 3a-1) / additional information (for 3a-1 and 4-1).</w:t>
      </w:r>
    </w:p>
    <w:p w14:paraId="50E65A36" w14:textId="77777777" w:rsidR="00DC05E7" w:rsidRDefault="00DC05E7" w:rsidP="00E15B91">
      <w:pPr>
        <w:spacing w:after="0"/>
        <w:jc w:val="both"/>
        <w:rPr>
          <w:lang w:eastAsia="zh-CN"/>
        </w:rPr>
      </w:pPr>
    </w:p>
    <w:p w14:paraId="33CA7E50" w14:textId="00D5F9DD" w:rsidR="00181E2F" w:rsidRDefault="00147E31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The above notes with commentary on t</w:t>
      </w:r>
      <w:r w:rsidR="00181E2F">
        <w:rPr>
          <w:lang w:eastAsia="zh-CN"/>
        </w:rPr>
        <w:t>he relationship to studies in RAN4 can be seen as consistent with agreements in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B3561" w:rsidRPr="00610809" w14:paraId="2CD9EF68" w14:textId="77777777" w:rsidTr="00BB3561">
        <w:tc>
          <w:tcPr>
            <w:tcW w:w="9962" w:type="dxa"/>
          </w:tcPr>
          <w:p w14:paraId="460F2359" w14:textId="77777777" w:rsidR="00BB3561" w:rsidRPr="00292C16" w:rsidRDefault="00BB3561" w:rsidP="00292C16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/>
              </w:rPr>
            </w:pPr>
            <w:r w:rsidRPr="00292C16">
              <w:rPr>
                <w:rFonts w:eastAsia="Times New Roman"/>
                <w:b/>
                <w:bCs/>
              </w:rPr>
              <w:t>Agreements</w:t>
            </w:r>
            <w:r w:rsidRPr="00292C16">
              <w:rPr>
                <w:rFonts w:eastAsia="Times New Roman"/>
              </w:rPr>
              <w:t>:</w:t>
            </w:r>
          </w:p>
          <w:p w14:paraId="4DCBEF90" w14:textId="77777777" w:rsidR="00BB3561" w:rsidRPr="00292C16" w:rsidRDefault="00BB3561" w:rsidP="00292C16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/>
                <w:i/>
                <w:iCs/>
              </w:rPr>
            </w:pPr>
            <w:r w:rsidRPr="00292C16">
              <w:rPr>
                <w:rFonts w:eastAsia="Times New Roman"/>
                <w:i/>
                <w:iCs/>
              </w:rPr>
              <w:t>If RAN1 direction C agreed, RAN4 and RAN1 should co-ordinate on model structure etc. for direction C due to the similarities between option 3/4 and direction C</w:t>
            </w:r>
          </w:p>
          <w:p w14:paraId="3815869C" w14:textId="515BB8A9" w:rsidR="00BB3561" w:rsidRPr="00292C16" w:rsidRDefault="00BB3561" w:rsidP="00292C1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/>
              </w:rPr>
            </w:pPr>
            <w:r w:rsidRPr="00292C16">
              <w:rPr>
                <w:rFonts w:eastAsia="Times New Roman"/>
                <w:i/>
                <w:iCs/>
              </w:rPr>
              <w:t>Duplicated work is to be avoided</w:t>
            </w:r>
          </w:p>
        </w:tc>
      </w:tr>
    </w:tbl>
    <w:p w14:paraId="3059D0A0" w14:textId="77777777" w:rsidR="00181E2F" w:rsidRDefault="00181E2F" w:rsidP="00E15B91">
      <w:pPr>
        <w:spacing w:after="0"/>
        <w:jc w:val="both"/>
        <w:rPr>
          <w:lang w:eastAsia="zh-CN"/>
        </w:rPr>
      </w:pPr>
    </w:p>
    <w:p w14:paraId="444B815D" w14:textId="77777777" w:rsidR="006A6103" w:rsidRDefault="006A6103" w:rsidP="00E15B91">
      <w:pPr>
        <w:spacing w:after="0"/>
        <w:jc w:val="both"/>
        <w:rPr>
          <w:lang w:eastAsia="zh-CN"/>
        </w:rPr>
      </w:pPr>
    </w:p>
    <w:p w14:paraId="0C366258" w14:textId="6DD9B296" w:rsidR="00EF3918" w:rsidRDefault="005A5878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However, </w:t>
      </w:r>
      <w:r w:rsidR="00B16975">
        <w:rPr>
          <w:lang w:eastAsia="zh-CN"/>
        </w:rPr>
        <w:t>RAN1</w:t>
      </w:r>
      <w:r w:rsidR="009E0D7A">
        <w:rPr>
          <w:lang w:eastAsia="zh-CN"/>
        </w:rPr>
        <w:t xml:space="preserve"> was not able to converge on recommendation</w:t>
      </w:r>
      <w:r w:rsidR="00612D5B">
        <w:rPr>
          <w:lang w:eastAsia="zh-CN"/>
        </w:rPr>
        <w:t>(s)</w:t>
      </w:r>
      <w:r w:rsidR="009E0D7A">
        <w:rPr>
          <w:lang w:eastAsia="zh-CN"/>
        </w:rPr>
        <w:t xml:space="preserve"> regarding whether to pursue down-selection or </w:t>
      </w:r>
      <w:r w:rsidR="00B16975">
        <w:rPr>
          <w:lang w:eastAsia="zh-CN"/>
        </w:rPr>
        <w:t xml:space="preserve">pursue normative work for </w:t>
      </w:r>
      <w:proofErr w:type="gramStart"/>
      <w:r w:rsidR="009E0D7A">
        <w:rPr>
          <w:lang w:eastAsia="zh-CN"/>
        </w:rPr>
        <w:t>all of</w:t>
      </w:r>
      <w:proofErr w:type="gramEnd"/>
      <w:r w:rsidR="009E0D7A">
        <w:rPr>
          <w:lang w:eastAsia="zh-CN"/>
        </w:rPr>
        <w:t xml:space="preserve"> the identified promising solutions </w:t>
      </w:r>
      <w:r w:rsidR="00BE45DE">
        <w:rPr>
          <w:lang w:eastAsia="zh-CN"/>
        </w:rPr>
        <w:t>for</w:t>
      </w:r>
      <w:r w:rsidR="009E0D7A">
        <w:rPr>
          <w:lang w:eastAsia="zh-CN"/>
        </w:rPr>
        <w:t xml:space="preserve"> inter-vendor coordination. </w:t>
      </w:r>
    </w:p>
    <w:p w14:paraId="5F2F184D" w14:textId="77777777" w:rsidR="00161949" w:rsidRDefault="00161949" w:rsidP="00E15B91">
      <w:pPr>
        <w:spacing w:after="0"/>
        <w:jc w:val="both"/>
        <w:rPr>
          <w:lang w:eastAsia="zh-CN"/>
        </w:rPr>
      </w:pPr>
    </w:p>
    <w:p w14:paraId="02BB70F7" w14:textId="59C357B4" w:rsidR="00AD2E2E" w:rsidRPr="0022143C" w:rsidRDefault="00AD2E2E" w:rsidP="00AD2E2E">
      <w:pPr>
        <w:pStyle w:val="Heading1"/>
        <w:textAlignment w:val="auto"/>
        <w:rPr>
          <w:lang w:val="en-US"/>
        </w:rPr>
      </w:pPr>
      <w:r>
        <w:rPr>
          <w:lang w:val="en-US"/>
        </w:rPr>
        <w:t xml:space="preserve">Discussion on Objectives for Rel-20 AI/ML Air-Interface </w:t>
      </w:r>
    </w:p>
    <w:p w14:paraId="262208E1" w14:textId="333A6038" w:rsidR="00AD2E2E" w:rsidRPr="0022143C" w:rsidRDefault="00880912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In our view, Rel-20 WI on AI/ML for air interface should include normative work on CSI compression </w:t>
      </w:r>
      <w:r w:rsidR="009124E6">
        <w:rPr>
          <w:lang w:eastAsia="zh-CN"/>
        </w:rPr>
        <w:t xml:space="preserve">with a clearly defined scope. </w:t>
      </w:r>
    </w:p>
    <w:p w14:paraId="7E03BCB3" w14:textId="77777777" w:rsidR="006D55A8" w:rsidRDefault="006D55A8" w:rsidP="00E15B91">
      <w:pPr>
        <w:spacing w:after="0"/>
        <w:jc w:val="both"/>
        <w:rPr>
          <w:lang w:eastAsia="zh-CN"/>
        </w:rPr>
      </w:pPr>
    </w:p>
    <w:p w14:paraId="497757C3" w14:textId="77777777" w:rsidR="00B95570" w:rsidRDefault="00B95570" w:rsidP="00B95570">
      <w:pPr>
        <w:spacing w:after="0"/>
        <w:jc w:val="both"/>
        <w:rPr>
          <w:lang w:eastAsia="zh-CN"/>
        </w:rPr>
      </w:pPr>
      <w:r>
        <w:rPr>
          <w:lang w:eastAsia="zh-CN"/>
        </w:rPr>
        <w:t>Regarding down-selection to sub-use-case 0 (no temporal domain compression or prediction), the RAN1 recommendation seems reasonable and should be followed.</w:t>
      </w:r>
    </w:p>
    <w:p w14:paraId="571E7D40" w14:textId="77777777" w:rsidR="006D55A8" w:rsidRDefault="006D55A8" w:rsidP="00E15B91">
      <w:pPr>
        <w:spacing w:after="0"/>
        <w:jc w:val="both"/>
        <w:rPr>
          <w:lang w:eastAsia="zh-CN"/>
        </w:rPr>
      </w:pPr>
    </w:p>
    <w:p w14:paraId="7EA5795C" w14:textId="0A86D6EA" w:rsidR="00580DC6" w:rsidRDefault="00580DC6" w:rsidP="005B5563">
      <w:pPr>
        <w:spacing w:after="0"/>
        <w:jc w:val="both"/>
        <w:rPr>
          <w:lang w:eastAsia="zh-CN"/>
        </w:rPr>
      </w:pPr>
      <w:r>
        <w:rPr>
          <w:lang w:eastAsia="zh-CN"/>
        </w:rPr>
        <w:t>On inter-vendor coordination, in the following, we outline few</w:t>
      </w:r>
      <w:r w:rsidR="00857718">
        <w:rPr>
          <w:lang w:eastAsia="zh-CN"/>
        </w:rPr>
        <w:t xml:space="preserve"> key</w:t>
      </w:r>
      <w:r>
        <w:rPr>
          <w:lang w:eastAsia="zh-CN"/>
        </w:rPr>
        <w:t xml:space="preserve"> observations regarding the </w:t>
      </w:r>
      <w:r w:rsidR="00857718">
        <w:rPr>
          <w:lang w:eastAsia="zh-CN"/>
        </w:rPr>
        <w:t>RAN1-</w:t>
      </w:r>
      <w:r>
        <w:rPr>
          <w:lang w:eastAsia="zh-CN"/>
        </w:rPr>
        <w:t xml:space="preserve">identified </w:t>
      </w:r>
      <w:r w:rsidR="00857718">
        <w:rPr>
          <w:lang w:eastAsia="zh-CN"/>
        </w:rPr>
        <w:t>feasible</w:t>
      </w:r>
      <w:r>
        <w:rPr>
          <w:lang w:eastAsia="zh-CN"/>
        </w:rPr>
        <w:t xml:space="preserve"> solutions for inter-vendor coordination belo</w:t>
      </w:r>
      <w:r w:rsidR="00857718">
        <w:rPr>
          <w:lang w:eastAsia="zh-CN"/>
        </w:rPr>
        <w:t>w.</w:t>
      </w:r>
    </w:p>
    <w:p w14:paraId="2D2DA839" w14:textId="77777777" w:rsidR="00580DC6" w:rsidRDefault="00580DC6" w:rsidP="00580DC6">
      <w:pPr>
        <w:pStyle w:val="ListParagraph"/>
        <w:numPr>
          <w:ilvl w:val="0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Direction C (Standardized reference models for encoder and decoder)</w:t>
      </w:r>
    </w:p>
    <w:p w14:paraId="4B9B5877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E</w:t>
      </w:r>
      <w:r w:rsidRPr="00A20233">
        <w:rPr>
          <w:lang w:eastAsia="zh-CN"/>
        </w:rPr>
        <w:t>nsures a minimum performance requirement</w:t>
      </w:r>
      <w:r>
        <w:rPr>
          <w:lang w:eastAsia="zh-CN"/>
        </w:rPr>
        <w:t xml:space="preserve"> </w:t>
      </w:r>
    </w:p>
    <w:p w14:paraId="219DAB31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Can allow for a certain level of adaptation at the UE- and NW-sides </w:t>
      </w:r>
      <w:proofErr w:type="gramStart"/>
      <w:r>
        <w:rPr>
          <w:lang w:eastAsia="zh-CN"/>
        </w:rPr>
        <w:t>as long as</w:t>
      </w:r>
      <w:proofErr w:type="gramEnd"/>
      <w:r>
        <w:rPr>
          <w:lang w:eastAsia="zh-CN"/>
        </w:rPr>
        <w:t xml:space="preserve"> compatibility and required minimum performance relative to the reference model-pair are ensured. </w:t>
      </w:r>
    </w:p>
    <w:p w14:paraId="38BD4819" w14:textId="77777777" w:rsidR="00580DC6" w:rsidRPr="00530D99" w:rsidRDefault="00580DC6" w:rsidP="00580DC6">
      <w:pPr>
        <w:pStyle w:val="ListParagraph"/>
        <w:numPr>
          <w:ilvl w:val="2"/>
          <w:numId w:val="8"/>
        </w:numPr>
        <w:spacing w:after="0"/>
        <w:jc w:val="both"/>
        <w:rPr>
          <w:i/>
          <w:iCs/>
          <w:lang w:eastAsia="zh-CN"/>
        </w:rPr>
      </w:pPr>
      <w:r w:rsidRPr="00530D99">
        <w:rPr>
          <w:i/>
          <w:iCs/>
          <w:lang w:eastAsia="zh-CN"/>
        </w:rPr>
        <w:t>This can facilitate localized models and re-training/adapting to field data to a limited extent.</w:t>
      </w:r>
    </w:p>
    <w:p w14:paraId="6EA29F18" w14:textId="15C3CDFB" w:rsidR="00622520" w:rsidRDefault="00622520" w:rsidP="00622520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Requires specification of one or more standardized model structures that offer a certain level of scalability in terms of the bandwidth (number of subbands), number of Tx antenna ports, CSI payload sizes</w:t>
      </w:r>
      <w:r w:rsidR="0013746E">
        <w:rPr>
          <w:lang w:eastAsia="zh-CN"/>
        </w:rPr>
        <w:t>, etc.</w:t>
      </w:r>
      <w:r w:rsidR="00F84C46">
        <w:rPr>
          <w:lang w:eastAsia="zh-CN"/>
        </w:rPr>
        <w:t xml:space="preserve"> for possibly different</w:t>
      </w:r>
      <w:r>
        <w:rPr>
          <w:lang w:eastAsia="zh-CN"/>
        </w:rPr>
        <w:t xml:space="preserve"> model tokenization options</w:t>
      </w:r>
      <w:r w:rsidR="0013746E">
        <w:rPr>
          <w:lang w:eastAsia="zh-CN"/>
        </w:rPr>
        <w:t>.</w:t>
      </w:r>
    </w:p>
    <w:p w14:paraId="5A361BF3" w14:textId="77777777" w:rsidR="002937BB" w:rsidRPr="002937BB" w:rsidRDefault="002937BB" w:rsidP="002937BB">
      <w:pPr>
        <w:pStyle w:val="ListParagraph"/>
        <w:numPr>
          <w:ilvl w:val="2"/>
          <w:numId w:val="8"/>
        </w:numPr>
        <w:spacing w:after="0"/>
        <w:jc w:val="both"/>
        <w:rPr>
          <w:i/>
          <w:iCs/>
          <w:lang w:eastAsia="zh-CN"/>
        </w:rPr>
      </w:pPr>
      <w:r w:rsidRPr="002937BB">
        <w:rPr>
          <w:i/>
          <w:iCs/>
          <w:lang w:eastAsia="zh-CN"/>
        </w:rPr>
        <w:t>Common aspect between Direction C and Direction A, sub-option 3a-1</w:t>
      </w:r>
    </w:p>
    <w:p w14:paraId="6A02CA1A" w14:textId="49A72BBB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Requires specification of one or more </w:t>
      </w:r>
      <w:r w:rsidR="00590643" w:rsidRPr="00590643">
        <w:rPr>
          <w:i/>
          <w:iCs/>
          <w:lang w:eastAsia="zh-CN"/>
        </w:rPr>
        <w:t>E</w:t>
      </w:r>
      <w:r w:rsidRPr="00590643">
        <w:rPr>
          <w:i/>
          <w:iCs/>
          <w:lang w:eastAsia="zh-CN"/>
        </w:rPr>
        <w:t>ncoder-</w:t>
      </w:r>
      <w:r w:rsidR="00590643" w:rsidRPr="00590643">
        <w:rPr>
          <w:i/>
          <w:iCs/>
          <w:lang w:eastAsia="zh-CN"/>
        </w:rPr>
        <w:t>D</w:t>
      </w:r>
      <w:r w:rsidRPr="00590643">
        <w:rPr>
          <w:i/>
          <w:iCs/>
          <w:lang w:eastAsia="zh-CN"/>
        </w:rPr>
        <w:t>ecoder-</w:t>
      </w:r>
      <w:r w:rsidR="00590643" w:rsidRPr="00590643">
        <w:rPr>
          <w:i/>
          <w:iCs/>
          <w:lang w:eastAsia="zh-CN"/>
        </w:rPr>
        <w:t xml:space="preserve">Quantization </w:t>
      </w:r>
      <w:proofErr w:type="gramStart"/>
      <w:r w:rsidR="00590643" w:rsidRPr="00590643">
        <w:rPr>
          <w:i/>
          <w:iCs/>
          <w:lang w:eastAsia="zh-CN"/>
        </w:rPr>
        <w:t>codebook</w:t>
      </w:r>
      <w:proofErr w:type="gramEnd"/>
      <w:r w:rsidR="00590643" w:rsidRPr="00590643">
        <w:rPr>
          <w:i/>
          <w:iCs/>
          <w:lang w:eastAsia="zh-CN"/>
        </w:rPr>
        <w:t>-T</w:t>
      </w:r>
      <w:r w:rsidRPr="00590643">
        <w:rPr>
          <w:i/>
          <w:iCs/>
          <w:lang w:eastAsia="zh-CN"/>
        </w:rPr>
        <w:t>raining dataset</w:t>
      </w:r>
      <w:r>
        <w:rPr>
          <w:lang w:eastAsia="zh-CN"/>
        </w:rPr>
        <w:t xml:space="preserve"> tuples consistent with the specified model structure(s)</w:t>
      </w:r>
    </w:p>
    <w:p w14:paraId="081037B1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Can be seen as equivalent to the currently expected option pursued by RAN4 to specify encoder-decoder model(s) for defining </w:t>
      </w:r>
      <w:r w:rsidRPr="00831193">
        <w:t>performance requirements in RAN4</w:t>
      </w:r>
    </w:p>
    <w:p w14:paraId="71353885" w14:textId="77777777" w:rsidR="00580DC6" w:rsidRDefault="00580DC6" w:rsidP="00580DC6">
      <w:pPr>
        <w:pStyle w:val="ListParagraph"/>
        <w:numPr>
          <w:ilvl w:val="0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lastRenderedPageBreak/>
        <w:t>Direction A, sub-option 3a-1 (Model parameters for a specified model structure for encoder part exchanged from NW- to UE-side)</w:t>
      </w:r>
    </w:p>
    <w:p w14:paraId="21C64180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Can potentially offer improved performance compared to Direction C via the ability to adapt/re-train models at NW- and/or UE-sides with incorporation of field data for training beyond what may be possible when conforming to standardized reference models for encoder-decoder</w:t>
      </w:r>
    </w:p>
    <w:p w14:paraId="4DCB96A7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Requires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support including definition of format for model parameters for the CSI generation part from the NW- to UE-side.</w:t>
      </w:r>
    </w:p>
    <w:p w14:paraId="7E772CCD" w14:textId="77777777" w:rsidR="0013746E" w:rsidRDefault="0013746E" w:rsidP="0013746E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Requires specification of one or more standardized model structures that offer a certain level of scalability in terms of the bandwidth (number of subbands), number of Tx antenna ports, CSI payload sizes, etc. for possibly different model tokenization options.</w:t>
      </w:r>
    </w:p>
    <w:p w14:paraId="3C353337" w14:textId="010CEF48" w:rsidR="0013746E" w:rsidRPr="002937BB" w:rsidRDefault="002937BB" w:rsidP="0013746E">
      <w:pPr>
        <w:pStyle w:val="ListParagraph"/>
        <w:numPr>
          <w:ilvl w:val="2"/>
          <w:numId w:val="8"/>
        </w:numPr>
        <w:spacing w:after="0"/>
        <w:jc w:val="both"/>
        <w:rPr>
          <w:i/>
          <w:iCs/>
          <w:lang w:eastAsia="zh-CN"/>
        </w:rPr>
      </w:pPr>
      <w:r w:rsidRPr="002937BB">
        <w:rPr>
          <w:i/>
          <w:iCs/>
          <w:lang w:eastAsia="zh-CN"/>
        </w:rPr>
        <w:t>Common aspect between Direction C and Direction A, sub-option 3a-1</w:t>
      </w:r>
    </w:p>
    <w:p w14:paraId="64CA869C" w14:textId="77777777" w:rsidR="00580DC6" w:rsidRDefault="00580DC6" w:rsidP="00580DC6">
      <w:pPr>
        <w:pStyle w:val="ListParagraph"/>
        <w:numPr>
          <w:ilvl w:val="0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Direction A, sub-option 4-1 (Dataset for encoder part for model training exchanged from NW- to UE-side) </w:t>
      </w:r>
    </w:p>
    <w:p w14:paraId="489B068F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>Can potentially offer improved performance compared to Direction C via the ability to adapt/re-train models at NW- and/or UE-sides with incorporation of field data for training beyond what may be possible when conforming to standardized reference models for encoder-decoder</w:t>
      </w:r>
    </w:p>
    <w:p w14:paraId="7E576766" w14:textId="77777777" w:rsidR="00580DC6" w:rsidRDefault="00580DC6" w:rsidP="00580DC6">
      <w:pPr>
        <w:pStyle w:val="ListParagraph"/>
        <w:numPr>
          <w:ilvl w:val="1"/>
          <w:numId w:val="8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Requires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support including definition of format for dataset for the CSI generation part from the NW- to UE-side.</w:t>
      </w:r>
    </w:p>
    <w:p w14:paraId="3A2413B8" w14:textId="77777777" w:rsidR="002937BB" w:rsidRDefault="002937BB" w:rsidP="00E15B91">
      <w:pPr>
        <w:spacing w:after="0"/>
        <w:jc w:val="both"/>
        <w:rPr>
          <w:lang w:eastAsia="zh-CN"/>
        </w:rPr>
      </w:pPr>
    </w:p>
    <w:p w14:paraId="6B5E1318" w14:textId="34B499BB" w:rsidR="002937BB" w:rsidRDefault="002937BB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In general, it would not be advisable to pursue </w:t>
      </w:r>
      <w:r w:rsidR="001124A8">
        <w:rPr>
          <w:lang w:eastAsia="zh-CN"/>
        </w:rPr>
        <w:t xml:space="preserve">normative work for </w:t>
      </w:r>
      <w:r w:rsidR="00581D00">
        <w:rPr>
          <w:lang w:eastAsia="zh-CN"/>
        </w:rPr>
        <w:t>all the identified feasible</w:t>
      </w:r>
      <w:r>
        <w:rPr>
          <w:lang w:eastAsia="zh-CN"/>
        </w:rPr>
        <w:t xml:space="preserve"> solutions </w:t>
      </w:r>
      <w:r w:rsidR="00581D00">
        <w:rPr>
          <w:lang w:eastAsia="zh-CN"/>
        </w:rPr>
        <w:t xml:space="preserve">(effectively, </w:t>
      </w:r>
      <w:proofErr w:type="gramStart"/>
      <w:r w:rsidR="00581D00">
        <w:rPr>
          <w:lang w:eastAsia="zh-CN"/>
        </w:rPr>
        <w:t>count up</w:t>
      </w:r>
      <w:proofErr w:type="gramEnd"/>
      <w:r w:rsidR="00581D00">
        <w:rPr>
          <w:lang w:eastAsia="zh-CN"/>
        </w:rPr>
        <w:t xml:space="preserve"> to four solutions at the high-level itself) </w:t>
      </w:r>
      <w:r w:rsidR="001124A8">
        <w:rPr>
          <w:lang w:eastAsia="zh-CN"/>
        </w:rPr>
        <w:t xml:space="preserve">for a single issue. </w:t>
      </w:r>
      <w:r w:rsidR="00581D00">
        <w:rPr>
          <w:lang w:eastAsia="zh-CN"/>
        </w:rPr>
        <w:t xml:space="preserve">  </w:t>
      </w:r>
    </w:p>
    <w:p w14:paraId="66439418" w14:textId="77777777" w:rsidR="001124A8" w:rsidRDefault="001124A8" w:rsidP="00E15B91">
      <w:pPr>
        <w:spacing w:after="0"/>
        <w:jc w:val="both"/>
        <w:rPr>
          <w:lang w:eastAsia="zh-CN"/>
        </w:rPr>
      </w:pPr>
    </w:p>
    <w:p w14:paraId="468CCEAC" w14:textId="77777777" w:rsidR="00872484" w:rsidRDefault="001124A8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From the key observations above and the detailed </w:t>
      </w:r>
      <w:r w:rsidR="00EE4A4E">
        <w:rPr>
          <w:lang w:eastAsia="zh-CN"/>
        </w:rPr>
        <w:t xml:space="preserve">observations from the evaluations and studies reported in TR 38.843 on the issue of inter-vendor coordination, </w:t>
      </w:r>
      <w:r w:rsidR="00452EB9">
        <w:rPr>
          <w:lang w:eastAsia="zh-CN"/>
        </w:rPr>
        <w:t xml:space="preserve">the consideration of Direction C seems rather practical in the context of </w:t>
      </w:r>
      <w:r w:rsidR="00AB5566">
        <w:rPr>
          <w:lang w:eastAsia="zh-CN"/>
        </w:rPr>
        <w:t xml:space="preserve">RAN4 testability defining minimum performance requirements. </w:t>
      </w:r>
    </w:p>
    <w:p w14:paraId="3E5721E5" w14:textId="77777777" w:rsidR="00872484" w:rsidRDefault="00872484" w:rsidP="00E15B91">
      <w:pPr>
        <w:spacing w:after="0"/>
        <w:jc w:val="both"/>
        <w:rPr>
          <w:lang w:eastAsia="zh-CN"/>
        </w:rPr>
      </w:pPr>
    </w:p>
    <w:p w14:paraId="7E5D6678" w14:textId="22E17520" w:rsidR="001124A8" w:rsidRDefault="00AB5566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However, </w:t>
      </w:r>
      <w:r w:rsidR="00271018">
        <w:rPr>
          <w:lang w:eastAsia="zh-CN"/>
        </w:rPr>
        <w:t xml:space="preserve">it would be worth considering another solution that can offer better flexibility in model adaptation which </w:t>
      </w:r>
      <w:r w:rsidR="00FE4A9C">
        <w:rPr>
          <w:lang w:eastAsia="zh-CN"/>
        </w:rPr>
        <w:t>is crucial towards addressing the challenge of realizing well-generalized models based on synthe</w:t>
      </w:r>
      <w:r w:rsidR="001577A2">
        <w:rPr>
          <w:lang w:eastAsia="zh-CN"/>
        </w:rPr>
        <w:t>tic data for training. This can ensure that the feature can offer good achievable performance</w:t>
      </w:r>
      <w:r w:rsidR="00413C78">
        <w:rPr>
          <w:lang w:eastAsia="zh-CN"/>
        </w:rPr>
        <w:t xml:space="preserve"> in scenarios with significant mismatch between the corresponding actual field data and the synthetic data used to train/develop the standardized reference models. </w:t>
      </w:r>
      <w:r w:rsidR="001577A2">
        <w:rPr>
          <w:lang w:eastAsia="zh-CN"/>
        </w:rPr>
        <w:t xml:space="preserve"> </w:t>
      </w:r>
    </w:p>
    <w:p w14:paraId="5EA95FFA" w14:textId="77777777" w:rsidR="00872484" w:rsidRDefault="00872484" w:rsidP="00E15B91">
      <w:pPr>
        <w:spacing w:after="0"/>
        <w:jc w:val="both"/>
        <w:rPr>
          <w:lang w:eastAsia="zh-CN"/>
        </w:rPr>
      </w:pPr>
    </w:p>
    <w:p w14:paraId="34014558" w14:textId="4E9F56CF" w:rsidR="00872484" w:rsidRDefault="00872484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Consequently, with a view to </w:t>
      </w:r>
      <w:r w:rsidR="00590643">
        <w:rPr>
          <w:lang w:eastAsia="zh-CN"/>
        </w:rPr>
        <w:t>leveraging</w:t>
      </w:r>
      <w:r>
        <w:rPr>
          <w:lang w:eastAsia="zh-CN"/>
        </w:rPr>
        <w:t xml:space="preserve"> the common requirement </w:t>
      </w:r>
      <w:r w:rsidR="005B462F">
        <w:rPr>
          <w:lang w:eastAsia="zh-CN"/>
        </w:rPr>
        <w:t>of</w:t>
      </w:r>
      <w:r>
        <w:rPr>
          <w:lang w:eastAsia="zh-CN"/>
        </w:rPr>
        <w:t xml:space="preserve"> specify</w:t>
      </w:r>
      <w:r w:rsidR="005B462F">
        <w:rPr>
          <w:lang w:eastAsia="zh-CN"/>
        </w:rPr>
        <w:t>ing</w:t>
      </w:r>
      <w:r>
        <w:rPr>
          <w:lang w:eastAsia="zh-CN"/>
        </w:rPr>
        <w:t xml:space="preserve"> a scalable model structure </w:t>
      </w:r>
      <w:r w:rsidR="005B462F">
        <w:rPr>
          <w:lang w:eastAsia="zh-CN"/>
        </w:rPr>
        <w:t xml:space="preserve">between Direction C and Direction A, sub-option 3a-1, </w:t>
      </w:r>
      <w:r w:rsidR="0070093E">
        <w:rPr>
          <w:lang w:eastAsia="zh-CN"/>
        </w:rPr>
        <w:t xml:space="preserve">the latter can also be pursued for normative work. </w:t>
      </w:r>
      <w:r w:rsidR="007233FE">
        <w:rPr>
          <w:lang w:eastAsia="zh-CN"/>
        </w:rPr>
        <w:t xml:space="preserve">In this case, </w:t>
      </w:r>
      <w:r w:rsidR="005F5176">
        <w:rPr>
          <w:lang w:eastAsia="zh-CN"/>
        </w:rPr>
        <w:t xml:space="preserve">reference </w:t>
      </w:r>
      <w:r w:rsidR="007233FE">
        <w:rPr>
          <w:lang w:eastAsia="zh-CN"/>
        </w:rPr>
        <w:t xml:space="preserve">model structure </w:t>
      </w:r>
      <w:r w:rsidR="005F5176">
        <w:rPr>
          <w:lang w:eastAsia="zh-CN"/>
        </w:rPr>
        <w:t xml:space="preserve">(common to Directions C and A, sub-option 3a-1) and reference model (for Direction C) </w:t>
      </w:r>
      <w:r w:rsidR="0003565E">
        <w:rPr>
          <w:lang w:eastAsia="zh-CN"/>
        </w:rPr>
        <w:t>can be developed</w:t>
      </w:r>
      <w:r w:rsidR="00E10EB2">
        <w:rPr>
          <w:lang w:eastAsia="zh-CN"/>
        </w:rPr>
        <w:t xml:space="preserve"> in cooperation between RAN4 and RAN1 while</w:t>
      </w:r>
      <w:r w:rsidR="0003565E">
        <w:rPr>
          <w:lang w:eastAsia="zh-CN"/>
        </w:rPr>
        <w:t xml:space="preserve"> utilizing the studies conducted in RAN1 so far </w:t>
      </w:r>
      <w:r w:rsidR="00E10EB2">
        <w:rPr>
          <w:lang w:eastAsia="zh-CN"/>
        </w:rPr>
        <w:t>on model structure scalability.</w:t>
      </w:r>
    </w:p>
    <w:p w14:paraId="0BFEA517" w14:textId="77777777" w:rsidR="0070093E" w:rsidRDefault="0070093E" w:rsidP="00E15B91">
      <w:pPr>
        <w:spacing w:after="0"/>
        <w:jc w:val="both"/>
        <w:rPr>
          <w:lang w:eastAsia="zh-CN"/>
        </w:rPr>
      </w:pPr>
    </w:p>
    <w:p w14:paraId="3B58A85E" w14:textId="2D45872B" w:rsidR="00C867DA" w:rsidRDefault="0070093E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Overall, this would offer </w:t>
      </w:r>
      <w:r w:rsidR="008729A7">
        <w:rPr>
          <w:lang w:eastAsia="zh-CN"/>
        </w:rPr>
        <w:t xml:space="preserve">standardized reference model(s) with specified </w:t>
      </w:r>
      <w:r w:rsidR="00A110CF" w:rsidRPr="00653554">
        <w:rPr>
          <w:i/>
          <w:iCs/>
          <w:lang w:eastAsia="zh-CN"/>
        </w:rPr>
        <w:t xml:space="preserve">Encoder-Decoder-Quantization </w:t>
      </w:r>
      <w:proofErr w:type="gramStart"/>
      <w:r w:rsidR="00A110CF" w:rsidRPr="00653554">
        <w:rPr>
          <w:i/>
          <w:iCs/>
          <w:lang w:eastAsia="zh-CN"/>
        </w:rPr>
        <w:t>codebook</w:t>
      </w:r>
      <w:proofErr w:type="gramEnd"/>
      <w:r w:rsidR="00A110CF" w:rsidRPr="00653554">
        <w:rPr>
          <w:i/>
          <w:iCs/>
          <w:lang w:eastAsia="zh-CN"/>
        </w:rPr>
        <w:t>-Training dataset</w:t>
      </w:r>
      <w:r w:rsidR="00A110CF">
        <w:rPr>
          <w:lang w:eastAsia="zh-CN"/>
        </w:rPr>
        <w:t xml:space="preserve"> </w:t>
      </w:r>
      <w:r w:rsidR="008729A7">
        <w:rPr>
          <w:lang w:eastAsia="zh-CN"/>
        </w:rPr>
        <w:t>tuple</w:t>
      </w:r>
      <w:r w:rsidR="00E402A6">
        <w:rPr>
          <w:lang w:eastAsia="zh-CN"/>
        </w:rPr>
        <w:t>(</w:t>
      </w:r>
      <w:r w:rsidR="008729A7">
        <w:rPr>
          <w:lang w:eastAsia="zh-CN"/>
        </w:rPr>
        <w:t>s</w:t>
      </w:r>
      <w:r w:rsidR="00E402A6">
        <w:rPr>
          <w:lang w:eastAsia="zh-CN"/>
        </w:rPr>
        <w:t>)</w:t>
      </w:r>
      <w:r w:rsidR="008729A7">
        <w:rPr>
          <w:lang w:eastAsia="zh-CN"/>
        </w:rPr>
        <w:t xml:space="preserve"> </w:t>
      </w:r>
      <w:r w:rsidR="00286A1B">
        <w:rPr>
          <w:lang w:eastAsia="zh-CN"/>
        </w:rPr>
        <w:t xml:space="preserve">that </w:t>
      </w:r>
      <w:r w:rsidR="006C1389">
        <w:rPr>
          <w:lang w:eastAsia="zh-CN"/>
        </w:rPr>
        <w:t xml:space="preserve">use </w:t>
      </w:r>
      <w:r w:rsidR="00D6267C">
        <w:rPr>
          <w:lang w:eastAsia="zh-CN"/>
        </w:rPr>
        <w:t>a standardized</w:t>
      </w:r>
      <w:r w:rsidR="006C1389">
        <w:rPr>
          <w:lang w:eastAsia="zh-CN"/>
        </w:rPr>
        <w:t xml:space="preserve"> model structure offering</w:t>
      </w:r>
      <w:r w:rsidR="00286A1B">
        <w:rPr>
          <w:lang w:eastAsia="zh-CN"/>
        </w:rPr>
        <w:t xml:space="preserve"> a </w:t>
      </w:r>
      <w:r w:rsidR="000B677D">
        <w:rPr>
          <w:lang w:eastAsia="zh-CN"/>
        </w:rPr>
        <w:t xml:space="preserve">limited </w:t>
      </w:r>
      <w:r w:rsidR="00286A1B">
        <w:rPr>
          <w:lang w:eastAsia="zh-CN"/>
        </w:rPr>
        <w:t xml:space="preserve">degree of scalability </w:t>
      </w:r>
      <w:r w:rsidR="000B677D">
        <w:rPr>
          <w:lang w:eastAsia="zh-CN"/>
        </w:rPr>
        <w:t>for</w:t>
      </w:r>
      <w:r w:rsidR="00286A1B">
        <w:rPr>
          <w:lang w:eastAsia="zh-CN"/>
        </w:rPr>
        <w:t xml:space="preserve"> different application scenarios</w:t>
      </w:r>
      <w:r w:rsidR="000B677D">
        <w:rPr>
          <w:lang w:eastAsia="zh-CN"/>
        </w:rPr>
        <w:t xml:space="preserve"> and </w:t>
      </w:r>
      <w:r w:rsidR="00671E7B">
        <w:rPr>
          <w:lang w:eastAsia="zh-CN"/>
        </w:rPr>
        <w:t>is/are</w:t>
      </w:r>
      <w:r w:rsidR="000B677D">
        <w:rPr>
          <w:lang w:eastAsia="zh-CN"/>
        </w:rPr>
        <w:t xml:space="preserve"> used to define the minimum performance requirements. In addition, signalling support</w:t>
      </w:r>
      <w:r w:rsidR="00671E7B">
        <w:rPr>
          <w:lang w:eastAsia="zh-CN"/>
        </w:rPr>
        <w:t xml:space="preserve"> </w:t>
      </w:r>
      <w:r w:rsidR="00C867DA">
        <w:rPr>
          <w:lang w:eastAsia="zh-CN"/>
        </w:rPr>
        <w:t>to</w:t>
      </w:r>
      <w:r w:rsidR="00671E7B">
        <w:rPr>
          <w:lang w:eastAsia="zh-CN"/>
        </w:rPr>
        <w:t xml:space="preserve"> be</w:t>
      </w:r>
      <w:r w:rsidR="000B677D">
        <w:rPr>
          <w:lang w:eastAsia="zh-CN"/>
        </w:rPr>
        <w:t xml:space="preserve"> introduced to facilitate exchange of encoder parameters (for the CSI generation part) </w:t>
      </w:r>
      <w:r w:rsidR="006C1389">
        <w:rPr>
          <w:lang w:eastAsia="zh-CN"/>
        </w:rPr>
        <w:t>for the standardized model structure</w:t>
      </w:r>
      <w:r w:rsidR="00671E7B">
        <w:rPr>
          <w:lang w:eastAsia="zh-CN"/>
        </w:rPr>
        <w:t xml:space="preserve"> from the NW-</w:t>
      </w:r>
      <w:r w:rsidR="00733883">
        <w:rPr>
          <w:lang w:eastAsia="zh-CN"/>
        </w:rPr>
        <w:t>side</w:t>
      </w:r>
      <w:r w:rsidR="00671E7B">
        <w:rPr>
          <w:lang w:eastAsia="zh-CN"/>
        </w:rPr>
        <w:t xml:space="preserve"> to the UE-side</w:t>
      </w:r>
      <w:r w:rsidR="00C867DA">
        <w:rPr>
          <w:lang w:eastAsia="zh-CN"/>
        </w:rPr>
        <w:t xml:space="preserve"> as per Direction A, sub-option 3a-1</w:t>
      </w:r>
      <w:r w:rsidR="006C1389">
        <w:rPr>
          <w:lang w:eastAsia="zh-CN"/>
        </w:rPr>
        <w:t>.</w:t>
      </w:r>
      <w:r w:rsidR="00C867DA">
        <w:rPr>
          <w:lang w:eastAsia="zh-CN"/>
        </w:rPr>
        <w:t xml:space="preserve"> Further, both with and without target CSI sharing can be </w:t>
      </w:r>
      <w:r w:rsidR="00C33295">
        <w:rPr>
          <w:lang w:eastAsia="zh-CN"/>
        </w:rPr>
        <w:t>supported for Direction A, sub-option 3a-1</w:t>
      </w:r>
      <w:r w:rsidR="00653554">
        <w:rPr>
          <w:lang w:eastAsia="zh-CN"/>
        </w:rPr>
        <w:t xml:space="preserve">, where “with target CSI sharing” implies sharing of training dataset. </w:t>
      </w:r>
    </w:p>
    <w:p w14:paraId="56562AE3" w14:textId="77777777" w:rsidR="00C867DA" w:rsidRDefault="00C867DA" w:rsidP="00E15B91">
      <w:pPr>
        <w:spacing w:after="0"/>
        <w:jc w:val="both"/>
        <w:rPr>
          <w:lang w:eastAsia="zh-CN"/>
        </w:rPr>
      </w:pPr>
    </w:p>
    <w:p w14:paraId="41FA82A9" w14:textId="4C9F5CDF" w:rsidR="007233FE" w:rsidRDefault="00C867DA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>Direction A, sub-</w:t>
      </w:r>
      <w:r w:rsidR="00C33295">
        <w:rPr>
          <w:lang w:eastAsia="zh-CN"/>
        </w:rPr>
        <w:t>option 4-1 offers another path to enable more flexible development of encoder-decoder pairs</w:t>
      </w:r>
      <w:r w:rsidR="00733883">
        <w:rPr>
          <w:lang w:eastAsia="zh-CN"/>
        </w:rPr>
        <w:t xml:space="preserve"> with sharing of </w:t>
      </w:r>
      <w:r w:rsidR="00653554">
        <w:rPr>
          <w:lang w:eastAsia="zh-CN"/>
        </w:rPr>
        <w:t xml:space="preserve">only training </w:t>
      </w:r>
      <w:r w:rsidR="00733883">
        <w:rPr>
          <w:lang w:eastAsia="zh-CN"/>
        </w:rPr>
        <w:t>dataset from the NW-side to UE-</w:t>
      </w:r>
      <w:r w:rsidR="00D6267C">
        <w:rPr>
          <w:lang w:eastAsia="zh-CN"/>
        </w:rPr>
        <w:t>side and</w:t>
      </w:r>
      <w:r w:rsidR="00CA5881">
        <w:rPr>
          <w:lang w:eastAsia="zh-CN"/>
        </w:rPr>
        <w:t xml:space="preserve"> may require specification of model structure </w:t>
      </w:r>
      <w:r w:rsidR="00D6267C">
        <w:rPr>
          <w:lang w:eastAsia="zh-CN"/>
        </w:rPr>
        <w:t>(</w:t>
      </w:r>
      <w:r w:rsidR="00CA5881">
        <w:rPr>
          <w:lang w:eastAsia="zh-CN"/>
        </w:rPr>
        <w:t>at least in part</w:t>
      </w:r>
      <w:r w:rsidR="00D6267C">
        <w:rPr>
          <w:lang w:eastAsia="zh-CN"/>
        </w:rPr>
        <w:t>)</w:t>
      </w:r>
      <w:r w:rsidR="00CA5881">
        <w:rPr>
          <w:lang w:eastAsia="zh-CN"/>
        </w:rPr>
        <w:t xml:space="preserve"> to ensure sufficient alignment between NW- and UE-sides.</w:t>
      </w:r>
      <w:r w:rsidR="004C5EB6">
        <w:rPr>
          <w:lang w:eastAsia="zh-CN"/>
        </w:rPr>
        <w:t xml:space="preserve"> Introducing yet another solution beyond the above two </w:t>
      </w:r>
      <w:r w:rsidR="00C20BC4">
        <w:rPr>
          <w:lang w:eastAsia="zh-CN"/>
        </w:rPr>
        <w:t xml:space="preserve">would not be desirable </w:t>
      </w:r>
      <w:r w:rsidR="00F11C9C">
        <w:rPr>
          <w:lang w:eastAsia="zh-CN"/>
        </w:rPr>
        <w:t>–</w:t>
      </w:r>
      <w:r w:rsidR="00C20BC4">
        <w:rPr>
          <w:lang w:eastAsia="zh-CN"/>
        </w:rPr>
        <w:t xml:space="preserve"> no</w:t>
      </w:r>
      <w:r w:rsidR="00F11C9C">
        <w:rPr>
          <w:lang w:eastAsia="zh-CN"/>
        </w:rPr>
        <w:t>t</w:t>
      </w:r>
      <w:r w:rsidR="00C20BC4">
        <w:rPr>
          <w:lang w:eastAsia="zh-CN"/>
        </w:rPr>
        <w:t xml:space="preserve"> only from the perspective of workload </w:t>
      </w:r>
      <w:r w:rsidR="00F11C9C">
        <w:rPr>
          <w:lang w:eastAsia="zh-CN"/>
        </w:rPr>
        <w:t xml:space="preserve">but also </w:t>
      </w:r>
      <w:r w:rsidR="007B60F6">
        <w:rPr>
          <w:lang w:eastAsia="zh-CN"/>
        </w:rPr>
        <w:t>from the perspective of offering multiple solutions to the same problem to the industry at large.</w:t>
      </w:r>
    </w:p>
    <w:p w14:paraId="5F4F45D9" w14:textId="77777777" w:rsidR="007233FE" w:rsidRDefault="007233FE" w:rsidP="00E15B91">
      <w:pPr>
        <w:spacing w:after="0"/>
        <w:jc w:val="both"/>
        <w:rPr>
          <w:lang w:eastAsia="zh-CN"/>
        </w:rPr>
      </w:pPr>
    </w:p>
    <w:p w14:paraId="5BE6D3F0" w14:textId="318DE802" w:rsidR="0070093E" w:rsidRDefault="007233FE" w:rsidP="00E15B9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Based on the discussion above, </w:t>
      </w:r>
      <w:r w:rsidR="0011056D">
        <w:rPr>
          <w:lang w:eastAsia="zh-CN"/>
        </w:rPr>
        <w:t xml:space="preserve">the following are proposed for the Rel-20 WI on AI/ML-based CSI compression. </w:t>
      </w:r>
    </w:p>
    <w:p w14:paraId="11065AFD" w14:textId="77777777" w:rsidR="00C25038" w:rsidRDefault="00C25038" w:rsidP="00E15B91">
      <w:pPr>
        <w:spacing w:after="0"/>
        <w:jc w:val="both"/>
        <w:rPr>
          <w:lang w:eastAsia="zh-CN"/>
        </w:rPr>
      </w:pPr>
    </w:p>
    <w:p w14:paraId="3B073A8E" w14:textId="06F7F095" w:rsidR="00611C60" w:rsidRDefault="00C25038" w:rsidP="00C25038">
      <w:pPr>
        <w:jc w:val="both"/>
        <w:rPr>
          <w:b/>
          <w:bCs/>
          <w:lang w:eastAsia="zh-CN"/>
        </w:rPr>
      </w:pPr>
      <w:r w:rsidRPr="000667BE">
        <w:rPr>
          <w:b/>
          <w:bCs/>
          <w:lang w:eastAsia="zh-CN"/>
        </w:rPr>
        <w:t>Proposal 1</w:t>
      </w:r>
      <w:r w:rsidR="007239FC">
        <w:rPr>
          <w:b/>
          <w:bCs/>
          <w:lang w:eastAsia="zh-CN"/>
        </w:rPr>
        <w:t xml:space="preserve">: Consider the </w:t>
      </w:r>
      <w:r w:rsidR="00E013C3">
        <w:rPr>
          <w:b/>
          <w:bCs/>
          <w:lang w:eastAsia="zh-CN"/>
        </w:rPr>
        <w:t>following objectives for scoping of the Rel-20 WI on AI/ML for air interface</w:t>
      </w:r>
      <w:r w:rsidR="0034136D">
        <w:rPr>
          <w:b/>
          <w:bCs/>
          <w:lang w:eastAsia="zh-CN"/>
        </w:rPr>
        <w:t>:</w:t>
      </w:r>
    </w:p>
    <w:p w14:paraId="30239398" w14:textId="517576A9" w:rsidR="00C25038" w:rsidRDefault="001F56F6" w:rsidP="00B20D23">
      <w:pPr>
        <w:pStyle w:val="ListParagraph"/>
        <w:numPr>
          <w:ilvl w:val="0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Provide specification support for AI/ML-based CSI compression using two-sided models</w:t>
      </w:r>
      <w:r w:rsidR="00BD77C1" w:rsidRPr="00B20D23">
        <w:rPr>
          <w:i/>
          <w:iCs/>
          <w:lang w:eastAsia="zh-CN"/>
        </w:rPr>
        <w:t xml:space="preserve"> for CSI compression sub-use-case 0</w:t>
      </w:r>
      <w:r w:rsidR="00611C60" w:rsidRPr="00B20D23">
        <w:rPr>
          <w:i/>
          <w:iCs/>
          <w:lang w:eastAsia="zh-CN"/>
        </w:rPr>
        <w:t>, involving Spatial-Frequency domain compression.</w:t>
      </w:r>
    </w:p>
    <w:p w14:paraId="67278FD5" w14:textId="00755FB3" w:rsidR="00B20D23" w:rsidRPr="00B20D23" w:rsidRDefault="00B20D23" w:rsidP="00B20D23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>Specify m</w:t>
      </w:r>
      <w:r w:rsidRPr="00B20D23">
        <w:rPr>
          <w:i/>
          <w:iCs/>
          <w:lang w:eastAsia="zh-CN"/>
        </w:rPr>
        <w:t>odel pairing procedure including ID and applicability reporting</w:t>
      </w:r>
      <w:r w:rsidR="004C46F5">
        <w:rPr>
          <w:i/>
          <w:iCs/>
          <w:lang w:eastAsia="zh-CN"/>
        </w:rPr>
        <w:t xml:space="preserve"> [RAN1, RAN2]</w:t>
      </w:r>
    </w:p>
    <w:p w14:paraId="73C5DF2E" w14:textId="71177DFB" w:rsidR="00B20D23" w:rsidRPr="00B20D23" w:rsidRDefault="00B20D23" w:rsidP="00B20D23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lastRenderedPageBreak/>
        <w:t>Specif</w:t>
      </w:r>
      <w:r w:rsidR="00DF7FD8">
        <w:rPr>
          <w:i/>
          <w:iCs/>
          <w:lang w:eastAsia="zh-CN"/>
        </w:rPr>
        <w:t>ication</w:t>
      </w:r>
      <w:r>
        <w:rPr>
          <w:i/>
          <w:iCs/>
          <w:lang w:eastAsia="zh-CN"/>
        </w:rPr>
        <w:t xml:space="preserve"> </w:t>
      </w:r>
      <w:r w:rsidR="00B7438A">
        <w:rPr>
          <w:i/>
          <w:iCs/>
          <w:lang w:eastAsia="zh-CN"/>
        </w:rPr>
        <w:t xml:space="preserve">support for </w:t>
      </w:r>
      <w:r>
        <w:rPr>
          <w:i/>
          <w:iCs/>
          <w:lang w:eastAsia="zh-CN"/>
        </w:rPr>
        <w:t>i</w:t>
      </w:r>
      <w:r w:rsidRPr="00B20D23">
        <w:rPr>
          <w:i/>
          <w:iCs/>
          <w:lang w:eastAsia="zh-CN"/>
        </w:rPr>
        <w:t xml:space="preserve">nference aspects including target CSI type, measurement and report configuration, CQI / RI determination, payload determination, quantization configuration / codebook, UCI mapping, CSI processing criteria and timeline, priority rules for CSI </w:t>
      </w:r>
      <w:proofErr w:type="gramStart"/>
      <w:r w:rsidRPr="00B20D23">
        <w:rPr>
          <w:i/>
          <w:iCs/>
          <w:lang w:eastAsia="zh-CN"/>
        </w:rPr>
        <w:t>reports</w:t>
      </w:r>
      <w:r w:rsidR="004C46F5">
        <w:rPr>
          <w:i/>
          <w:iCs/>
          <w:lang w:eastAsia="zh-CN"/>
        </w:rPr>
        <w:t xml:space="preserve">  [</w:t>
      </w:r>
      <w:proofErr w:type="gramEnd"/>
      <w:r w:rsidR="004C46F5">
        <w:rPr>
          <w:i/>
          <w:iCs/>
          <w:lang w:eastAsia="zh-CN"/>
        </w:rPr>
        <w:t>RAN1, RAN2]</w:t>
      </w:r>
    </w:p>
    <w:p w14:paraId="090FCAC5" w14:textId="008DFF9C" w:rsidR="00B20D23" w:rsidRPr="00B20D23" w:rsidRDefault="00B20D23" w:rsidP="00B20D23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NW- and UE-side data collection for training</w:t>
      </w:r>
      <w:r w:rsidR="004C46F5">
        <w:rPr>
          <w:i/>
          <w:iCs/>
          <w:lang w:eastAsia="zh-CN"/>
        </w:rPr>
        <w:t xml:space="preserve"> [RAN1, RAN2]</w:t>
      </w:r>
    </w:p>
    <w:p w14:paraId="3DE2A023" w14:textId="77777777" w:rsidR="00B20D23" w:rsidRPr="00B20D23" w:rsidRDefault="00B20D23" w:rsidP="008606D8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 xml:space="preserve">Target CSI format </w:t>
      </w:r>
    </w:p>
    <w:p w14:paraId="3A263DE0" w14:textId="77777777" w:rsidR="00B20D23" w:rsidRPr="00B20D23" w:rsidRDefault="00B20D23" w:rsidP="008606D8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Note: The framework defined in BM and CSI prediction use cases could be reused.</w:t>
      </w:r>
    </w:p>
    <w:p w14:paraId="08416805" w14:textId="7F663B8C" w:rsidR="0073264A" w:rsidRDefault="0073264A" w:rsidP="00B20D23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Specify solutions for inter-vendor coordination </w:t>
      </w:r>
      <w:r w:rsidR="004C20BB">
        <w:rPr>
          <w:i/>
          <w:iCs/>
          <w:lang w:eastAsia="zh-CN"/>
        </w:rPr>
        <w:t>for two-sided models</w:t>
      </w:r>
      <w:r w:rsidR="004C46F5">
        <w:rPr>
          <w:i/>
          <w:iCs/>
          <w:lang w:eastAsia="zh-CN"/>
        </w:rPr>
        <w:t xml:space="preserve"> [RAN1, RAN4]</w:t>
      </w:r>
    </w:p>
    <w:p w14:paraId="33072E56" w14:textId="70AB622D" w:rsidR="004C20BB" w:rsidRDefault="00171B50" w:rsidP="004C20BB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(</w:t>
      </w:r>
      <w:r>
        <w:rPr>
          <w:i/>
          <w:iCs/>
          <w:lang w:eastAsia="zh-CN"/>
        </w:rPr>
        <w:t>F</w:t>
      </w:r>
      <w:r w:rsidRPr="004C20BB">
        <w:rPr>
          <w:i/>
          <w:iCs/>
          <w:lang w:eastAsia="zh-CN"/>
        </w:rPr>
        <w:t xml:space="preserve">or </w:t>
      </w:r>
      <w:r w:rsidR="003D3ADE">
        <w:rPr>
          <w:i/>
          <w:iCs/>
          <w:lang w:eastAsia="zh-CN"/>
        </w:rPr>
        <w:t>Direction A-</w:t>
      </w:r>
      <w:r w:rsidRPr="004C20BB">
        <w:rPr>
          <w:i/>
          <w:iCs/>
          <w:lang w:eastAsia="zh-CN"/>
        </w:rPr>
        <w:t>sub-option 3a-1 and Direction C)</w:t>
      </w:r>
      <w:r>
        <w:rPr>
          <w:i/>
          <w:iCs/>
          <w:lang w:eastAsia="zh-CN"/>
        </w:rPr>
        <w:t xml:space="preserve"> </w:t>
      </w:r>
      <w:r w:rsidR="004C20BB">
        <w:rPr>
          <w:i/>
          <w:iCs/>
          <w:lang w:eastAsia="zh-CN"/>
        </w:rPr>
        <w:t xml:space="preserve">Specify </w:t>
      </w:r>
      <w:r w:rsidR="0066568D">
        <w:rPr>
          <w:i/>
          <w:iCs/>
          <w:lang w:eastAsia="zh-CN"/>
        </w:rPr>
        <w:t xml:space="preserve">reference model </w:t>
      </w:r>
      <w:r w:rsidR="004C20BB" w:rsidRPr="004C20BB">
        <w:rPr>
          <w:i/>
          <w:iCs/>
          <w:lang w:eastAsia="zh-CN"/>
        </w:rPr>
        <w:t xml:space="preserve">structure </w:t>
      </w:r>
      <w:r w:rsidR="0066568D">
        <w:rPr>
          <w:i/>
          <w:iCs/>
          <w:lang w:eastAsia="zh-CN"/>
        </w:rPr>
        <w:t>for encoder-decoder pair</w:t>
      </w:r>
      <w:r w:rsidR="001D6EEA">
        <w:rPr>
          <w:i/>
          <w:iCs/>
          <w:lang w:eastAsia="zh-CN"/>
        </w:rPr>
        <w:t xml:space="preserve"> for CSI compression</w:t>
      </w:r>
      <w:r w:rsidR="0066568D">
        <w:rPr>
          <w:i/>
          <w:iCs/>
          <w:lang w:eastAsia="zh-CN"/>
        </w:rPr>
        <w:t xml:space="preserve"> </w:t>
      </w:r>
    </w:p>
    <w:p w14:paraId="4B57461A" w14:textId="0B162BA6" w:rsidR="00F1737D" w:rsidRPr="004C20BB" w:rsidRDefault="00F1737D" w:rsidP="00F1737D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The model structure(s) for the reference encoder in inter-vendor collaboration sub-option 3a-1 can be same as/equivalent to the structure of the RAN4 defined/specified (if defined/specified for testability) reference encoder.</w:t>
      </w:r>
    </w:p>
    <w:p w14:paraId="541482B2" w14:textId="6AA98067" w:rsidR="00F17CEE" w:rsidRPr="004C20BB" w:rsidRDefault="00F17CEE" w:rsidP="00F17CEE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RAN1 has studied and agreed on a scalable model structure for feasibility study during Rel-19 study, and considers that can serve as a starting point for the model structure specification for the potential normative work</w:t>
      </w:r>
    </w:p>
    <w:p w14:paraId="5126371A" w14:textId="0024B41D" w:rsidR="001D6EEA" w:rsidRDefault="00171B50" w:rsidP="004C20BB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(</w:t>
      </w:r>
      <w:r>
        <w:rPr>
          <w:i/>
          <w:iCs/>
          <w:lang w:eastAsia="zh-CN"/>
        </w:rPr>
        <w:t>For</w:t>
      </w:r>
      <w:r w:rsidRPr="004C20BB">
        <w:rPr>
          <w:i/>
          <w:iCs/>
          <w:lang w:eastAsia="zh-CN"/>
        </w:rPr>
        <w:t xml:space="preserve"> Direction C)</w:t>
      </w:r>
      <w:r>
        <w:rPr>
          <w:i/>
          <w:iCs/>
          <w:lang w:eastAsia="zh-CN"/>
        </w:rPr>
        <w:t xml:space="preserve"> </w:t>
      </w:r>
      <w:r w:rsidR="008730CE">
        <w:rPr>
          <w:i/>
          <w:iCs/>
          <w:lang w:eastAsia="zh-CN"/>
        </w:rPr>
        <w:t xml:space="preserve">Specify reference model for encoder-decoder pair for CSI compression for </w:t>
      </w:r>
      <w:r w:rsidR="00D0004D">
        <w:rPr>
          <w:i/>
          <w:iCs/>
          <w:lang w:eastAsia="zh-CN"/>
        </w:rPr>
        <w:t>the</w:t>
      </w:r>
      <w:r w:rsidR="008730CE">
        <w:rPr>
          <w:i/>
          <w:iCs/>
          <w:lang w:eastAsia="zh-CN"/>
        </w:rPr>
        <w:t xml:space="preserve"> specified model structure </w:t>
      </w:r>
    </w:p>
    <w:p w14:paraId="75C3CE05" w14:textId="692279DA" w:rsidR="00B7659A" w:rsidRPr="00F17CEE" w:rsidRDefault="00B7659A" w:rsidP="00F17CEE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The so called fully specified reference model discussed in RAN1 for Direction C is assumed to be equivalent to the to-be-specified model, if specified, for performance requirements in RAN4</w:t>
      </w:r>
    </w:p>
    <w:p w14:paraId="2EDF0B20" w14:textId="27404EF9" w:rsidR="004C20BB" w:rsidRDefault="00207414" w:rsidP="00207414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207414">
        <w:rPr>
          <w:i/>
          <w:iCs/>
          <w:lang w:eastAsia="zh-CN"/>
        </w:rPr>
        <w:t xml:space="preserve">(For Direction A-sub-option 3a-1) </w:t>
      </w:r>
      <w:r w:rsidR="004D7E10">
        <w:rPr>
          <w:i/>
          <w:iCs/>
          <w:lang w:eastAsia="zh-CN"/>
        </w:rPr>
        <w:t>Specify f</w:t>
      </w:r>
      <w:r w:rsidR="004C20BB" w:rsidRPr="00207414">
        <w:rPr>
          <w:i/>
          <w:iCs/>
          <w:lang w:eastAsia="zh-CN"/>
        </w:rPr>
        <w:t>ormat and contents of parameter</w:t>
      </w:r>
      <w:r w:rsidR="004D7E10">
        <w:rPr>
          <w:i/>
          <w:iCs/>
          <w:lang w:eastAsia="zh-CN"/>
        </w:rPr>
        <w:t>s</w:t>
      </w:r>
      <w:r>
        <w:rPr>
          <w:i/>
          <w:iCs/>
          <w:lang w:eastAsia="zh-CN"/>
        </w:rPr>
        <w:t xml:space="preserve"> and any additional </w:t>
      </w:r>
      <w:r w:rsidR="004C20BB" w:rsidRPr="00207414">
        <w:rPr>
          <w:i/>
          <w:iCs/>
          <w:lang w:eastAsia="zh-CN"/>
        </w:rPr>
        <w:t>information exchange</w:t>
      </w:r>
      <w:r w:rsidR="001C4293">
        <w:rPr>
          <w:i/>
          <w:iCs/>
          <w:lang w:eastAsia="zh-CN"/>
        </w:rPr>
        <w:t xml:space="preserve"> from NW-side to UE-side</w:t>
      </w:r>
      <w:r w:rsidR="004D7E10">
        <w:rPr>
          <w:i/>
          <w:iCs/>
          <w:lang w:eastAsia="zh-CN"/>
        </w:rPr>
        <w:t>:</w:t>
      </w:r>
      <w:r w:rsidR="004C20BB" w:rsidRPr="00207414">
        <w:rPr>
          <w:i/>
          <w:iCs/>
          <w:lang w:eastAsia="zh-CN"/>
        </w:rPr>
        <w:t xml:space="preserve"> dataset (</w:t>
      </w:r>
      <w:r w:rsidR="005F34A0">
        <w:rPr>
          <w:i/>
          <w:iCs/>
          <w:lang w:eastAsia="zh-CN"/>
        </w:rPr>
        <w:t xml:space="preserve">when </w:t>
      </w:r>
      <w:r w:rsidR="004C20BB" w:rsidRPr="00207414">
        <w:rPr>
          <w:i/>
          <w:iCs/>
          <w:lang w:eastAsia="zh-CN"/>
        </w:rPr>
        <w:t>target CSI</w:t>
      </w:r>
      <w:r w:rsidR="005F34A0">
        <w:rPr>
          <w:i/>
          <w:iCs/>
          <w:lang w:eastAsia="zh-CN"/>
        </w:rPr>
        <w:t xml:space="preserve"> is shared</w:t>
      </w:r>
      <w:r w:rsidR="004C20BB" w:rsidRPr="00207414">
        <w:rPr>
          <w:i/>
          <w:iCs/>
          <w:lang w:eastAsia="zh-CN"/>
        </w:rPr>
        <w:t>)/ encoder parameter</w:t>
      </w:r>
      <w:r w:rsidR="00A92FF1">
        <w:rPr>
          <w:i/>
          <w:iCs/>
          <w:lang w:eastAsia="zh-CN"/>
        </w:rPr>
        <w:t>s</w:t>
      </w:r>
      <w:r w:rsidR="004C20BB" w:rsidRPr="00207414">
        <w:rPr>
          <w:i/>
          <w:iCs/>
          <w:lang w:eastAsia="zh-CN"/>
        </w:rPr>
        <w:t>/ additional information</w:t>
      </w:r>
      <w:r w:rsidR="00A92FF1">
        <w:rPr>
          <w:i/>
          <w:iCs/>
          <w:lang w:eastAsia="zh-CN"/>
        </w:rPr>
        <w:t xml:space="preserve"> (e.g., </w:t>
      </w:r>
      <w:r w:rsidR="001C4293">
        <w:rPr>
          <w:i/>
          <w:iCs/>
          <w:lang w:eastAsia="zh-CN"/>
        </w:rPr>
        <w:t xml:space="preserve">performance </w:t>
      </w:r>
      <w:r w:rsidR="00A92FF1">
        <w:rPr>
          <w:i/>
          <w:iCs/>
          <w:lang w:eastAsia="zh-CN"/>
        </w:rPr>
        <w:t>target</w:t>
      </w:r>
      <w:r w:rsidR="00AD1854">
        <w:rPr>
          <w:i/>
          <w:iCs/>
          <w:lang w:eastAsia="zh-CN"/>
        </w:rPr>
        <w:t xml:space="preserve"> in terms of SGCS and/or NMSE)</w:t>
      </w:r>
    </w:p>
    <w:p w14:paraId="60241A13" w14:textId="340B3346" w:rsidR="00AD1854" w:rsidRPr="00207414" w:rsidRDefault="00AD1854" w:rsidP="00207414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207414">
        <w:rPr>
          <w:i/>
          <w:iCs/>
          <w:lang w:eastAsia="zh-CN"/>
        </w:rPr>
        <w:t xml:space="preserve">(For Direction A-sub-option 3a-1) </w:t>
      </w:r>
      <w:r>
        <w:rPr>
          <w:i/>
          <w:iCs/>
          <w:lang w:eastAsia="zh-CN"/>
        </w:rPr>
        <w:t>Specify signalling support</w:t>
      </w:r>
      <w:r w:rsidRPr="0020741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for delivery </w:t>
      </w:r>
      <w:r w:rsidRPr="00207414">
        <w:rPr>
          <w:i/>
          <w:iCs/>
          <w:lang w:eastAsia="zh-CN"/>
        </w:rPr>
        <w:t>of parameter</w:t>
      </w:r>
      <w:r>
        <w:rPr>
          <w:i/>
          <w:iCs/>
          <w:lang w:eastAsia="zh-CN"/>
        </w:rPr>
        <w:t xml:space="preserve">s and any additional </w:t>
      </w:r>
      <w:r w:rsidRPr="00207414">
        <w:rPr>
          <w:i/>
          <w:iCs/>
          <w:lang w:eastAsia="zh-CN"/>
        </w:rPr>
        <w:t>information</w:t>
      </w:r>
      <w:r>
        <w:rPr>
          <w:i/>
          <w:iCs/>
          <w:lang w:eastAsia="zh-CN"/>
        </w:rPr>
        <w:t xml:space="preserve"> from NW-side to UE-side</w:t>
      </w:r>
    </w:p>
    <w:p w14:paraId="68208813" w14:textId="63E52F80" w:rsidR="00B20D23" w:rsidRDefault="00B20D23" w:rsidP="00B20D23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Specify performance monitoring, if needed</w:t>
      </w:r>
      <w:r w:rsidR="004C46F5">
        <w:rPr>
          <w:i/>
          <w:iCs/>
          <w:lang w:eastAsia="zh-CN"/>
        </w:rPr>
        <w:t xml:space="preserve"> [RAN1, RAN2]</w:t>
      </w:r>
    </w:p>
    <w:p w14:paraId="570964CE" w14:textId="11E0C9D4" w:rsidR="00611C60" w:rsidRPr="0034136D" w:rsidRDefault="00463554" w:rsidP="00C25038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463554">
        <w:rPr>
          <w:i/>
          <w:iCs/>
          <w:lang w:eastAsia="zh-CN"/>
        </w:rPr>
        <w:t xml:space="preserve">Define </w:t>
      </w:r>
      <w:r w:rsidR="55FC6847" w:rsidRPr="6E8F250E">
        <w:rPr>
          <w:i/>
          <w:iCs/>
          <w:lang w:eastAsia="zh-CN"/>
        </w:rPr>
        <w:t xml:space="preserve">RRM </w:t>
      </w:r>
      <w:r w:rsidRPr="00463554">
        <w:rPr>
          <w:i/>
          <w:iCs/>
          <w:lang w:eastAsia="zh-CN"/>
        </w:rPr>
        <w:t>core requirements for the above</w:t>
      </w:r>
      <w:r>
        <w:rPr>
          <w:i/>
          <w:iCs/>
          <w:lang w:eastAsia="zh-CN"/>
        </w:rPr>
        <w:t xml:space="preserve"> [RAN4]</w:t>
      </w:r>
    </w:p>
    <w:p w14:paraId="77031BC3" w14:textId="1BDF93EC" w:rsidR="42033A88" w:rsidRDefault="42033A88" w:rsidP="6E8F250E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6E8F250E">
        <w:rPr>
          <w:i/>
          <w:iCs/>
          <w:lang w:eastAsia="zh-CN"/>
        </w:rPr>
        <w:t>Define performance requirements for the above [RAN4]</w:t>
      </w:r>
    </w:p>
    <w:p w14:paraId="61D1A5BC" w14:textId="6FA34FE3" w:rsidR="6E8F250E" w:rsidRDefault="6E8F250E" w:rsidP="6E8F250E">
      <w:pPr>
        <w:pStyle w:val="ListParagraph"/>
        <w:ind w:left="1440"/>
        <w:jc w:val="both"/>
        <w:rPr>
          <w:i/>
          <w:iCs/>
          <w:lang w:eastAsia="zh-CN"/>
        </w:rPr>
      </w:pPr>
    </w:p>
    <w:p w14:paraId="5C387498" w14:textId="77777777" w:rsidR="0064694C" w:rsidRPr="0022143C" w:rsidRDefault="0064694C" w:rsidP="0064694C">
      <w:pPr>
        <w:pStyle w:val="Heading1"/>
        <w:textAlignment w:val="auto"/>
        <w:rPr>
          <w:lang w:val="en-US"/>
        </w:rPr>
      </w:pPr>
      <w:r w:rsidRPr="0022143C">
        <w:rPr>
          <w:lang w:val="en-US"/>
        </w:rPr>
        <w:t>Conclusions</w:t>
      </w:r>
    </w:p>
    <w:p w14:paraId="7CDDC787" w14:textId="45E4DF15" w:rsidR="0064694C" w:rsidRPr="0022143C" w:rsidRDefault="0064694C" w:rsidP="0064694C">
      <w:pPr>
        <w:jc w:val="both"/>
        <w:rPr>
          <w:lang w:eastAsia="zh-CN"/>
        </w:rPr>
      </w:pPr>
      <w:r w:rsidRPr="0022143C">
        <w:t xml:space="preserve">In this contribution, we </w:t>
      </w:r>
      <w:r w:rsidR="00A31609">
        <w:rPr>
          <w:lang w:eastAsia="zh-CN"/>
        </w:rPr>
        <w:t xml:space="preserve">discussed the outcome of the studies in Rel-19 for CSI compression and the conclusions </w:t>
      </w:r>
      <w:r w:rsidR="0034136D">
        <w:rPr>
          <w:lang w:eastAsia="zh-CN"/>
        </w:rPr>
        <w:t>made by RAN1 and shared our views on the potential scoping of Rel-20 WI on AI/L for air interface</w:t>
      </w:r>
      <w:r w:rsidR="00346106" w:rsidRPr="0022143C">
        <w:rPr>
          <w:lang w:eastAsia="zh-CN"/>
        </w:rPr>
        <w:t xml:space="preserve">. </w:t>
      </w:r>
      <w:r w:rsidR="0034136D">
        <w:rPr>
          <w:lang w:eastAsia="zh-CN"/>
        </w:rPr>
        <w:t>Based on the presented discussion, t</w:t>
      </w:r>
      <w:r w:rsidR="00346106" w:rsidRPr="0022143C">
        <w:rPr>
          <w:lang w:eastAsia="zh-CN"/>
        </w:rPr>
        <w:t xml:space="preserve">he following </w:t>
      </w:r>
      <w:r w:rsidR="0034136D">
        <w:rPr>
          <w:lang w:eastAsia="zh-CN"/>
        </w:rPr>
        <w:t>proposal is</w:t>
      </w:r>
      <w:r w:rsidR="00346106" w:rsidRPr="0022143C">
        <w:rPr>
          <w:lang w:eastAsia="zh-CN"/>
        </w:rPr>
        <w:t xml:space="preserve"> made.</w:t>
      </w:r>
    </w:p>
    <w:p w14:paraId="459B1155" w14:textId="49A98248" w:rsidR="0034136D" w:rsidRDefault="0034136D" w:rsidP="0034136D">
      <w:pPr>
        <w:jc w:val="both"/>
        <w:rPr>
          <w:b/>
          <w:bCs/>
          <w:lang w:eastAsia="zh-CN"/>
        </w:rPr>
      </w:pPr>
      <w:r w:rsidRPr="000667BE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: Consider the following objectives for scoping of the Rel-20 WI on AI/ML for air interface:</w:t>
      </w:r>
    </w:p>
    <w:p w14:paraId="68F4CECE" w14:textId="77777777" w:rsidR="0034136D" w:rsidRDefault="0034136D" w:rsidP="0034136D">
      <w:pPr>
        <w:pStyle w:val="ListParagraph"/>
        <w:numPr>
          <w:ilvl w:val="0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Provide specification support for AI/ML-based CSI compression using two-sided models for CSI compression sub-use-case 0, involving Spatial-Frequency domain compression.</w:t>
      </w:r>
    </w:p>
    <w:p w14:paraId="12AEA861" w14:textId="77777777" w:rsidR="0034136D" w:rsidRPr="00B20D23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>Specify m</w:t>
      </w:r>
      <w:r w:rsidRPr="00B20D23">
        <w:rPr>
          <w:i/>
          <w:iCs/>
          <w:lang w:eastAsia="zh-CN"/>
        </w:rPr>
        <w:t>odel pairing procedure including ID and applicability reporting</w:t>
      </w:r>
      <w:r>
        <w:rPr>
          <w:i/>
          <w:iCs/>
          <w:lang w:eastAsia="zh-CN"/>
        </w:rPr>
        <w:t xml:space="preserve"> [RAN1, RAN2]</w:t>
      </w:r>
    </w:p>
    <w:p w14:paraId="517E4829" w14:textId="77777777" w:rsidR="0034136D" w:rsidRPr="00B20D23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>Specification support for i</w:t>
      </w:r>
      <w:r w:rsidRPr="00B20D23">
        <w:rPr>
          <w:i/>
          <w:iCs/>
          <w:lang w:eastAsia="zh-CN"/>
        </w:rPr>
        <w:t xml:space="preserve">nference aspects including target CSI type, measurement and report configuration, CQI / RI determination, payload determination, quantization configuration / codebook, UCI mapping, CSI processing criteria and timeline, priority rules for CSI </w:t>
      </w:r>
      <w:proofErr w:type="gramStart"/>
      <w:r w:rsidRPr="00B20D23">
        <w:rPr>
          <w:i/>
          <w:iCs/>
          <w:lang w:eastAsia="zh-CN"/>
        </w:rPr>
        <w:t>reports</w:t>
      </w:r>
      <w:r>
        <w:rPr>
          <w:i/>
          <w:iCs/>
          <w:lang w:eastAsia="zh-CN"/>
        </w:rPr>
        <w:t xml:space="preserve">  [</w:t>
      </w:r>
      <w:proofErr w:type="gramEnd"/>
      <w:r>
        <w:rPr>
          <w:i/>
          <w:iCs/>
          <w:lang w:eastAsia="zh-CN"/>
        </w:rPr>
        <w:t>RAN1, RAN2]</w:t>
      </w:r>
    </w:p>
    <w:p w14:paraId="74A32C33" w14:textId="77777777" w:rsidR="0034136D" w:rsidRPr="00B20D23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NW- and UE-side data collection for training</w:t>
      </w:r>
      <w:r>
        <w:rPr>
          <w:i/>
          <w:iCs/>
          <w:lang w:eastAsia="zh-CN"/>
        </w:rPr>
        <w:t xml:space="preserve"> [RAN1, RAN2]</w:t>
      </w:r>
    </w:p>
    <w:p w14:paraId="32E3A287" w14:textId="77777777" w:rsidR="0034136D" w:rsidRPr="00B20D23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 xml:space="preserve">Target CSI format </w:t>
      </w:r>
    </w:p>
    <w:p w14:paraId="61DEF493" w14:textId="77777777" w:rsidR="0034136D" w:rsidRPr="00B20D23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Note: The framework defined in BM and CSI prediction use cases could be reused.</w:t>
      </w:r>
    </w:p>
    <w:p w14:paraId="41599BF2" w14:textId="77777777" w:rsidR="0034136D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>
        <w:rPr>
          <w:i/>
          <w:iCs/>
          <w:lang w:eastAsia="zh-CN"/>
        </w:rPr>
        <w:t>Specify solutions for inter-vendor coordination for two-sided models [RAN1, RAN4]</w:t>
      </w:r>
    </w:p>
    <w:p w14:paraId="25C06603" w14:textId="77777777" w:rsidR="0034136D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(</w:t>
      </w:r>
      <w:r>
        <w:rPr>
          <w:i/>
          <w:iCs/>
          <w:lang w:eastAsia="zh-CN"/>
        </w:rPr>
        <w:t>F</w:t>
      </w:r>
      <w:r w:rsidRPr="004C20BB">
        <w:rPr>
          <w:i/>
          <w:iCs/>
          <w:lang w:eastAsia="zh-CN"/>
        </w:rPr>
        <w:t xml:space="preserve">or </w:t>
      </w:r>
      <w:r>
        <w:rPr>
          <w:i/>
          <w:iCs/>
          <w:lang w:eastAsia="zh-CN"/>
        </w:rPr>
        <w:t>Direction A-</w:t>
      </w:r>
      <w:r w:rsidRPr="004C20BB">
        <w:rPr>
          <w:i/>
          <w:iCs/>
          <w:lang w:eastAsia="zh-CN"/>
        </w:rPr>
        <w:t>sub-option 3a-1 and Direction C)</w:t>
      </w:r>
      <w:r>
        <w:rPr>
          <w:i/>
          <w:iCs/>
          <w:lang w:eastAsia="zh-CN"/>
        </w:rPr>
        <w:t xml:space="preserve"> Specify reference model </w:t>
      </w:r>
      <w:r w:rsidRPr="004C20BB">
        <w:rPr>
          <w:i/>
          <w:iCs/>
          <w:lang w:eastAsia="zh-CN"/>
        </w:rPr>
        <w:t xml:space="preserve">structure </w:t>
      </w:r>
      <w:r>
        <w:rPr>
          <w:i/>
          <w:iCs/>
          <w:lang w:eastAsia="zh-CN"/>
        </w:rPr>
        <w:t xml:space="preserve">for encoder-decoder pair for CSI compression </w:t>
      </w:r>
    </w:p>
    <w:p w14:paraId="6116456C" w14:textId="77777777" w:rsidR="0034136D" w:rsidRPr="004C20BB" w:rsidRDefault="0034136D" w:rsidP="0034136D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The model structure(s) for the reference encoder in inter-vendor collaboration sub-option 3a-1 can be same as/equivalent to the structure of the RAN4 defined/specified (if defined/specified for testability) reference encoder.</w:t>
      </w:r>
    </w:p>
    <w:p w14:paraId="2E723340" w14:textId="77777777" w:rsidR="0034136D" w:rsidRPr="004C20BB" w:rsidRDefault="0034136D" w:rsidP="0034136D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RAN1 has studied and agreed on a scalable model structure for feasibility study during Rel-19 study, and considers that can serve as a starting point for the model structure specification for the potential normative work</w:t>
      </w:r>
    </w:p>
    <w:p w14:paraId="6E24F11E" w14:textId="77777777" w:rsidR="0034136D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lastRenderedPageBreak/>
        <w:t>(</w:t>
      </w:r>
      <w:r>
        <w:rPr>
          <w:i/>
          <w:iCs/>
          <w:lang w:eastAsia="zh-CN"/>
        </w:rPr>
        <w:t>For</w:t>
      </w:r>
      <w:r w:rsidRPr="004C20BB">
        <w:rPr>
          <w:i/>
          <w:iCs/>
          <w:lang w:eastAsia="zh-CN"/>
        </w:rPr>
        <w:t xml:space="preserve"> Direction C)</w:t>
      </w:r>
      <w:r>
        <w:rPr>
          <w:i/>
          <w:iCs/>
          <w:lang w:eastAsia="zh-CN"/>
        </w:rPr>
        <w:t xml:space="preserve"> Specify reference model for encoder-decoder pair for CSI compression for the specified model structure </w:t>
      </w:r>
    </w:p>
    <w:p w14:paraId="1A43080F" w14:textId="77777777" w:rsidR="0034136D" w:rsidRPr="00F17CEE" w:rsidRDefault="0034136D" w:rsidP="0034136D">
      <w:pPr>
        <w:pStyle w:val="ListParagraph"/>
        <w:numPr>
          <w:ilvl w:val="3"/>
          <w:numId w:val="8"/>
        </w:numPr>
        <w:jc w:val="both"/>
        <w:rPr>
          <w:i/>
          <w:iCs/>
          <w:lang w:eastAsia="zh-CN"/>
        </w:rPr>
      </w:pPr>
      <w:r w:rsidRPr="004C20BB">
        <w:rPr>
          <w:i/>
          <w:iCs/>
          <w:lang w:eastAsia="zh-CN"/>
        </w:rPr>
        <w:t>Note: The so called fully specified reference model discussed in RAN1 for Direction C is assumed to be equivalent to the to-be-specified model, if specified, for performance requirements in RAN4</w:t>
      </w:r>
    </w:p>
    <w:p w14:paraId="1898DA2E" w14:textId="77777777" w:rsidR="0034136D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207414">
        <w:rPr>
          <w:i/>
          <w:iCs/>
          <w:lang w:eastAsia="zh-CN"/>
        </w:rPr>
        <w:t xml:space="preserve">(For Direction A-sub-option 3a-1) </w:t>
      </w:r>
      <w:r>
        <w:rPr>
          <w:i/>
          <w:iCs/>
          <w:lang w:eastAsia="zh-CN"/>
        </w:rPr>
        <w:t>Specify f</w:t>
      </w:r>
      <w:r w:rsidRPr="00207414">
        <w:rPr>
          <w:i/>
          <w:iCs/>
          <w:lang w:eastAsia="zh-CN"/>
        </w:rPr>
        <w:t>ormat and contents of parameter</w:t>
      </w:r>
      <w:r>
        <w:rPr>
          <w:i/>
          <w:iCs/>
          <w:lang w:eastAsia="zh-CN"/>
        </w:rPr>
        <w:t xml:space="preserve">s and any additional </w:t>
      </w:r>
      <w:r w:rsidRPr="00207414">
        <w:rPr>
          <w:i/>
          <w:iCs/>
          <w:lang w:eastAsia="zh-CN"/>
        </w:rPr>
        <w:t>information exchange</w:t>
      </w:r>
      <w:r>
        <w:rPr>
          <w:i/>
          <w:iCs/>
          <w:lang w:eastAsia="zh-CN"/>
        </w:rPr>
        <w:t xml:space="preserve"> from NW-side to UE-side:</w:t>
      </w:r>
      <w:r w:rsidRPr="00207414">
        <w:rPr>
          <w:i/>
          <w:iCs/>
          <w:lang w:eastAsia="zh-CN"/>
        </w:rPr>
        <w:t xml:space="preserve"> dataset (</w:t>
      </w:r>
      <w:r>
        <w:rPr>
          <w:i/>
          <w:iCs/>
          <w:lang w:eastAsia="zh-CN"/>
        </w:rPr>
        <w:t xml:space="preserve">when </w:t>
      </w:r>
      <w:r w:rsidRPr="00207414">
        <w:rPr>
          <w:i/>
          <w:iCs/>
          <w:lang w:eastAsia="zh-CN"/>
        </w:rPr>
        <w:t>target CSI</w:t>
      </w:r>
      <w:r>
        <w:rPr>
          <w:i/>
          <w:iCs/>
          <w:lang w:eastAsia="zh-CN"/>
        </w:rPr>
        <w:t xml:space="preserve"> is shared</w:t>
      </w:r>
      <w:r w:rsidRPr="00207414">
        <w:rPr>
          <w:i/>
          <w:iCs/>
          <w:lang w:eastAsia="zh-CN"/>
        </w:rPr>
        <w:t>)/ encoder parameter</w:t>
      </w:r>
      <w:r>
        <w:rPr>
          <w:i/>
          <w:iCs/>
          <w:lang w:eastAsia="zh-CN"/>
        </w:rPr>
        <w:t>s</w:t>
      </w:r>
      <w:r w:rsidRPr="00207414">
        <w:rPr>
          <w:i/>
          <w:iCs/>
          <w:lang w:eastAsia="zh-CN"/>
        </w:rPr>
        <w:t>/ additional information</w:t>
      </w:r>
      <w:r>
        <w:rPr>
          <w:i/>
          <w:iCs/>
          <w:lang w:eastAsia="zh-CN"/>
        </w:rPr>
        <w:t xml:space="preserve"> (e.g., performance target in terms of SGCS and/or NMSE)</w:t>
      </w:r>
    </w:p>
    <w:p w14:paraId="3AF6C910" w14:textId="77777777" w:rsidR="0034136D" w:rsidRPr="00207414" w:rsidRDefault="0034136D" w:rsidP="0034136D">
      <w:pPr>
        <w:pStyle w:val="ListParagraph"/>
        <w:numPr>
          <w:ilvl w:val="2"/>
          <w:numId w:val="8"/>
        </w:numPr>
        <w:jc w:val="both"/>
        <w:rPr>
          <w:i/>
          <w:iCs/>
          <w:lang w:eastAsia="zh-CN"/>
        </w:rPr>
      </w:pPr>
      <w:r w:rsidRPr="00207414">
        <w:rPr>
          <w:i/>
          <w:iCs/>
          <w:lang w:eastAsia="zh-CN"/>
        </w:rPr>
        <w:t xml:space="preserve">(For Direction A-sub-option 3a-1) </w:t>
      </w:r>
      <w:r>
        <w:rPr>
          <w:i/>
          <w:iCs/>
          <w:lang w:eastAsia="zh-CN"/>
        </w:rPr>
        <w:t>Specify signalling support</w:t>
      </w:r>
      <w:r w:rsidRPr="00207414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for delivery </w:t>
      </w:r>
      <w:r w:rsidRPr="00207414">
        <w:rPr>
          <w:i/>
          <w:iCs/>
          <w:lang w:eastAsia="zh-CN"/>
        </w:rPr>
        <w:t>of parameter</w:t>
      </w:r>
      <w:r>
        <w:rPr>
          <w:i/>
          <w:iCs/>
          <w:lang w:eastAsia="zh-CN"/>
        </w:rPr>
        <w:t xml:space="preserve">s and any additional </w:t>
      </w:r>
      <w:r w:rsidRPr="00207414">
        <w:rPr>
          <w:i/>
          <w:iCs/>
          <w:lang w:eastAsia="zh-CN"/>
        </w:rPr>
        <w:t>information</w:t>
      </w:r>
      <w:r>
        <w:rPr>
          <w:i/>
          <w:iCs/>
          <w:lang w:eastAsia="zh-CN"/>
        </w:rPr>
        <w:t xml:space="preserve"> from NW-side to UE-side</w:t>
      </w:r>
    </w:p>
    <w:p w14:paraId="288C470D" w14:textId="77777777" w:rsidR="0034136D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B20D23">
        <w:rPr>
          <w:i/>
          <w:iCs/>
          <w:lang w:eastAsia="zh-CN"/>
        </w:rPr>
        <w:t>Specify performance monitoring, if needed</w:t>
      </w:r>
      <w:r>
        <w:rPr>
          <w:i/>
          <w:iCs/>
          <w:lang w:eastAsia="zh-CN"/>
        </w:rPr>
        <w:t xml:space="preserve"> [RAN1, RAN2]</w:t>
      </w:r>
    </w:p>
    <w:p w14:paraId="288E8834" w14:textId="6A650B0B" w:rsidR="0034136D" w:rsidRPr="0034136D" w:rsidRDefault="0034136D" w:rsidP="0034136D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00463554">
        <w:rPr>
          <w:i/>
          <w:iCs/>
          <w:lang w:eastAsia="zh-CN"/>
        </w:rPr>
        <w:t xml:space="preserve">Define </w:t>
      </w:r>
      <w:r w:rsidR="6A7110CE" w:rsidRPr="6E8F250E">
        <w:rPr>
          <w:i/>
          <w:iCs/>
          <w:lang w:eastAsia="zh-CN"/>
        </w:rPr>
        <w:t xml:space="preserve">RRM </w:t>
      </w:r>
      <w:r w:rsidRPr="00463554">
        <w:rPr>
          <w:i/>
          <w:iCs/>
          <w:lang w:eastAsia="zh-CN"/>
        </w:rPr>
        <w:t>core requirements for the above</w:t>
      </w:r>
      <w:r>
        <w:rPr>
          <w:i/>
          <w:iCs/>
          <w:lang w:eastAsia="zh-CN"/>
        </w:rPr>
        <w:t xml:space="preserve"> [RAN4]</w:t>
      </w:r>
    </w:p>
    <w:p w14:paraId="595CD02C" w14:textId="7D40EE0C" w:rsidR="7B47AA96" w:rsidRDefault="7B47AA96" w:rsidP="6E8F250E">
      <w:pPr>
        <w:pStyle w:val="ListParagraph"/>
        <w:numPr>
          <w:ilvl w:val="1"/>
          <w:numId w:val="8"/>
        </w:numPr>
        <w:jc w:val="both"/>
        <w:rPr>
          <w:i/>
          <w:iCs/>
          <w:lang w:eastAsia="zh-CN"/>
        </w:rPr>
      </w:pPr>
      <w:r w:rsidRPr="6E8F250E">
        <w:rPr>
          <w:i/>
          <w:iCs/>
          <w:lang w:eastAsia="zh-CN"/>
        </w:rPr>
        <w:t>Define performance requirements for the above [RAN4]</w:t>
      </w:r>
    </w:p>
    <w:p w14:paraId="6F29E0B2" w14:textId="77777777" w:rsidR="00480249" w:rsidRPr="0022143C" w:rsidRDefault="00480249" w:rsidP="00480249">
      <w:pPr>
        <w:jc w:val="both"/>
        <w:rPr>
          <w:color w:val="000000" w:themeColor="text1"/>
          <w:kern w:val="24"/>
        </w:rPr>
      </w:pPr>
    </w:p>
    <w:p w14:paraId="22B4FF1F" w14:textId="77777777" w:rsidR="0064694C" w:rsidRPr="0022143C" w:rsidRDefault="0064694C" w:rsidP="00A17A9E">
      <w:pPr>
        <w:pStyle w:val="Heading1"/>
        <w:rPr>
          <w:lang w:val="en-US"/>
        </w:rPr>
      </w:pPr>
      <w:r w:rsidRPr="0022143C">
        <w:rPr>
          <w:lang w:val="en-US"/>
        </w:rPr>
        <w:t>References</w:t>
      </w:r>
    </w:p>
    <w:bookmarkEnd w:id="3"/>
    <w:p w14:paraId="285678ED" w14:textId="0C559766" w:rsidR="00414F79" w:rsidRPr="005A57B0" w:rsidRDefault="009D4A65" w:rsidP="001C483B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</w:pPr>
      <w:r w:rsidRPr="00292C16">
        <w:rPr>
          <w:lang w:eastAsia="zh-CN"/>
        </w:rPr>
        <w:t>R</w:t>
      </w:r>
      <w:r w:rsidR="00AA32DF" w:rsidRPr="00292C16">
        <w:rPr>
          <w:lang w:eastAsia="zh-CN"/>
        </w:rPr>
        <w:t>1-25</w:t>
      </w:r>
      <w:r w:rsidR="00A67B94" w:rsidRPr="00292C16">
        <w:rPr>
          <w:lang w:eastAsia="zh-CN"/>
        </w:rPr>
        <w:t>05019</w:t>
      </w:r>
      <w:r w:rsidRPr="005A57B0">
        <w:rPr>
          <w:lang w:eastAsia="zh-CN"/>
        </w:rPr>
        <w:t xml:space="preserve"> - </w:t>
      </w:r>
      <w:r w:rsidR="005A57B0" w:rsidRPr="005A57B0">
        <w:t>Text proposal to capture the output of Rel-19 study of Agenda Item 9.1.4.1 into TR 38.843</w:t>
      </w:r>
      <w:r w:rsidR="00760F6F" w:rsidRPr="005A57B0">
        <w:rPr>
          <w:lang w:eastAsia="zh-CN"/>
        </w:rPr>
        <w:t xml:space="preserve">, </w:t>
      </w:r>
      <w:r w:rsidR="005A57B0" w:rsidRPr="005A57B0">
        <w:rPr>
          <w:lang w:eastAsia="zh-CN"/>
        </w:rPr>
        <w:t>RAN1 #121, May 2025</w:t>
      </w:r>
      <w:r w:rsidRPr="005A57B0">
        <w:rPr>
          <w:lang w:eastAsia="zh-CN"/>
        </w:rPr>
        <w:t>.</w:t>
      </w:r>
    </w:p>
    <w:sectPr w:rsidR="00414F79" w:rsidRPr="005A57B0" w:rsidSect="00D161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endnotePr>
        <w:numFmt w:val="decimal"/>
      </w:end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9EBDD" w14:textId="77777777" w:rsidR="00440790" w:rsidRDefault="00440790">
      <w:r>
        <w:separator/>
      </w:r>
    </w:p>
  </w:endnote>
  <w:endnote w:type="continuationSeparator" w:id="0">
    <w:p w14:paraId="6CC5BCF3" w14:textId="77777777" w:rsidR="00440790" w:rsidRDefault="00440790">
      <w:r>
        <w:continuationSeparator/>
      </w:r>
    </w:p>
  </w:endnote>
  <w:endnote w:type="continuationNotice" w:id="1">
    <w:p w14:paraId="7806A7FF" w14:textId="77777777" w:rsidR="00440790" w:rsidRDefault="004407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B6E7" w14:textId="77777777" w:rsidR="001D5191" w:rsidRDefault="001D5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0C6D" w14:textId="77777777" w:rsidR="00440790" w:rsidRDefault="00440790">
      <w:r>
        <w:separator/>
      </w:r>
    </w:p>
  </w:footnote>
  <w:footnote w:type="continuationSeparator" w:id="0">
    <w:p w14:paraId="01B3AFB8" w14:textId="77777777" w:rsidR="00440790" w:rsidRDefault="00440790">
      <w:r>
        <w:continuationSeparator/>
      </w:r>
    </w:p>
  </w:footnote>
  <w:footnote w:type="continuationNotice" w:id="1">
    <w:p w14:paraId="04B05616" w14:textId="77777777" w:rsidR="00440790" w:rsidRDefault="004407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D4DE" w14:textId="77777777" w:rsidR="001D5191" w:rsidRDefault="001D5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1FFC" w14:textId="77777777" w:rsidR="001D5191" w:rsidRDefault="001D5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A373450"/>
    <w:multiLevelType w:val="multilevel"/>
    <w:tmpl w:val="2A3734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06457"/>
    <w:multiLevelType w:val="multilevel"/>
    <w:tmpl w:val="439AB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44D15"/>
    <w:multiLevelType w:val="multilevel"/>
    <w:tmpl w:val="39844D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307DA"/>
    <w:multiLevelType w:val="hybridMultilevel"/>
    <w:tmpl w:val="ECAE8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7AE20652"/>
    <w:multiLevelType w:val="multilevel"/>
    <w:tmpl w:val="F3D848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9"/>
  </w:num>
  <w:num w:numId="2" w16cid:durableId="1008872296">
    <w:abstractNumId w:val="1"/>
  </w:num>
  <w:num w:numId="3" w16cid:durableId="1922257647">
    <w:abstractNumId w:val="7"/>
  </w:num>
  <w:num w:numId="4" w16cid:durableId="945843863">
    <w:abstractNumId w:val="8"/>
  </w:num>
  <w:num w:numId="5" w16cid:durableId="846483040">
    <w:abstractNumId w:val="4"/>
  </w:num>
  <w:num w:numId="6" w16cid:durableId="1957057069">
    <w:abstractNumId w:val="6"/>
  </w:num>
  <w:num w:numId="7" w16cid:durableId="1975599530">
    <w:abstractNumId w:val="2"/>
  </w:num>
  <w:num w:numId="8" w16cid:durableId="1673027838">
    <w:abstractNumId w:val="5"/>
  </w:num>
  <w:num w:numId="9" w16cid:durableId="104197900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CFD"/>
    <w:rsid w:val="00000ECA"/>
    <w:rsid w:val="00000EDA"/>
    <w:rsid w:val="00000EFA"/>
    <w:rsid w:val="00000F27"/>
    <w:rsid w:val="00000F2A"/>
    <w:rsid w:val="00000F80"/>
    <w:rsid w:val="000010F1"/>
    <w:rsid w:val="00001103"/>
    <w:rsid w:val="000011A9"/>
    <w:rsid w:val="00001214"/>
    <w:rsid w:val="0000123E"/>
    <w:rsid w:val="000012CF"/>
    <w:rsid w:val="000012ED"/>
    <w:rsid w:val="00001303"/>
    <w:rsid w:val="000013A1"/>
    <w:rsid w:val="00001467"/>
    <w:rsid w:val="000018BB"/>
    <w:rsid w:val="00001AD4"/>
    <w:rsid w:val="00001BC2"/>
    <w:rsid w:val="00001F84"/>
    <w:rsid w:val="00001FC3"/>
    <w:rsid w:val="00002105"/>
    <w:rsid w:val="00002375"/>
    <w:rsid w:val="00002459"/>
    <w:rsid w:val="0000271F"/>
    <w:rsid w:val="0000295B"/>
    <w:rsid w:val="00002B0A"/>
    <w:rsid w:val="00002B0E"/>
    <w:rsid w:val="0000300B"/>
    <w:rsid w:val="00003090"/>
    <w:rsid w:val="00003131"/>
    <w:rsid w:val="00003176"/>
    <w:rsid w:val="0000323F"/>
    <w:rsid w:val="00003420"/>
    <w:rsid w:val="00003443"/>
    <w:rsid w:val="000035CA"/>
    <w:rsid w:val="000035E3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8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8C"/>
    <w:rsid w:val="00005895"/>
    <w:rsid w:val="00005A91"/>
    <w:rsid w:val="00005CD7"/>
    <w:rsid w:val="00005CDE"/>
    <w:rsid w:val="00005EB5"/>
    <w:rsid w:val="0000605B"/>
    <w:rsid w:val="0000609F"/>
    <w:rsid w:val="00006237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4B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07F3D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C3"/>
    <w:rsid w:val="000112EB"/>
    <w:rsid w:val="00011352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A9"/>
    <w:rsid w:val="000123DF"/>
    <w:rsid w:val="000123F2"/>
    <w:rsid w:val="000124D1"/>
    <w:rsid w:val="0001264B"/>
    <w:rsid w:val="000126C0"/>
    <w:rsid w:val="0001272C"/>
    <w:rsid w:val="0001282B"/>
    <w:rsid w:val="0001283A"/>
    <w:rsid w:val="00012856"/>
    <w:rsid w:val="00012A11"/>
    <w:rsid w:val="00012A36"/>
    <w:rsid w:val="00012B1D"/>
    <w:rsid w:val="00012C3F"/>
    <w:rsid w:val="00012D21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96E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B80"/>
    <w:rsid w:val="00014C75"/>
    <w:rsid w:val="00014CD5"/>
    <w:rsid w:val="00014F78"/>
    <w:rsid w:val="00014F81"/>
    <w:rsid w:val="00014FCB"/>
    <w:rsid w:val="00015285"/>
    <w:rsid w:val="00015549"/>
    <w:rsid w:val="000156A3"/>
    <w:rsid w:val="000156A9"/>
    <w:rsid w:val="000157C4"/>
    <w:rsid w:val="000157CD"/>
    <w:rsid w:val="00015A61"/>
    <w:rsid w:val="00015BCB"/>
    <w:rsid w:val="00015BCD"/>
    <w:rsid w:val="00015C7B"/>
    <w:rsid w:val="00015CB5"/>
    <w:rsid w:val="00015DEB"/>
    <w:rsid w:val="00015E21"/>
    <w:rsid w:val="00015F43"/>
    <w:rsid w:val="00015F5C"/>
    <w:rsid w:val="00016056"/>
    <w:rsid w:val="0001613D"/>
    <w:rsid w:val="000161D4"/>
    <w:rsid w:val="000162B2"/>
    <w:rsid w:val="0001646C"/>
    <w:rsid w:val="00016499"/>
    <w:rsid w:val="00016589"/>
    <w:rsid w:val="00016616"/>
    <w:rsid w:val="00016783"/>
    <w:rsid w:val="000167AF"/>
    <w:rsid w:val="0001686C"/>
    <w:rsid w:val="00016881"/>
    <w:rsid w:val="00016970"/>
    <w:rsid w:val="00016BCF"/>
    <w:rsid w:val="00016BD7"/>
    <w:rsid w:val="00016DCE"/>
    <w:rsid w:val="00016F03"/>
    <w:rsid w:val="00016F62"/>
    <w:rsid w:val="00017000"/>
    <w:rsid w:val="00017171"/>
    <w:rsid w:val="0001729B"/>
    <w:rsid w:val="00017309"/>
    <w:rsid w:val="000174AD"/>
    <w:rsid w:val="00017536"/>
    <w:rsid w:val="000176D9"/>
    <w:rsid w:val="00017789"/>
    <w:rsid w:val="00017A16"/>
    <w:rsid w:val="00017AC6"/>
    <w:rsid w:val="00017B59"/>
    <w:rsid w:val="00017BF3"/>
    <w:rsid w:val="00017D9A"/>
    <w:rsid w:val="00017EF4"/>
    <w:rsid w:val="00017F71"/>
    <w:rsid w:val="000201EF"/>
    <w:rsid w:val="0002031C"/>
    <w:rsid w:val="00020331"/>
    <w:rsid w:val="00020368"/>
    <w:rsid w:val="000203FA"/>
    <w:rsid w:val="000204D2"/>
    <w:rsid w:val="000205A0"/>
    <w:rsid w:val="000205C1"/>
    <w:rsid w:val="000205C2"/>
    <w:rsid w:val="000205F3"/>
    <w:rsid w:val="00020756"/>
    <w:rsid w:val="0002076B"/>
    <w:rsid w:val="00020851"/>
    <w:rsid w:val="000208B8"/>
    <w:rsid w:val="0002093D"/>
    <w:rsid w:val="00020D5E"/>
    <w:rsid w:val="00020D61"/>
    <w:rsid w:val="00020D70"/>
    <w:rsid w:val="00020D84"/>
    <w:rsid w:val="00021000"/>
    <w:rsid w:val="00021029"/>
    <w:rsid w:val="000210CA"/>
    <w:rsid w:val="00021227"/>
    <w:rsid w:val="0002130A"/>
    <w:rsid w:val="00021380"/>
    <w:rsid w:val="000214B0"/>
    <w:rsid w:val="000215A4"/>
    <w:rsid w:val="0002165C"/>
    <w:rsid w:val="00021906"/>
    <w:rsid w:val="00021A2F"/>
    <w:rsid w:val="00021AC9"/>
    <w:rsid w:val="00021C67"/>
    <w:rsid w:val="00021C96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0D1"/>
    <w:rsid w:val="00023194"/>
    <w:rsid w:val="0002331C"/>
    <w:rsid w:val="00023400"/>
    <w:rsid w:val="00023435"/>
    <w:rsid w:val="00023547"/>
    <w:rsid w:val="0002369B"/>
    <w:rsid w:val="000236C6"/>
    <w:rsid w:val="000237E1"/>
    <w:rsid w:val="0002393A"/>
    <w:rsid w:val="00023A05"/>
    <w:rsid w:val="00023A25"/>
    <w:rsid w:val="00023C29"/>
    <w:rsid w:val="00023CA4"/>
    <w:rsid w:val="00023CF6"/>
    <w:rsid w:val="00023F8A"/>
    <w:rsid w:val="00024227"/>
    <w:rsid w:val="000244A3"/>
    <w:rsid w:val="00024659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78A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B95"/>
    <w:rsid w:val="00030C4A"/>
    <w:rsid w:val="00030C68"/>
    <w:rsid w:val="00030ED5"/>
    <w:rsid w:val="00030F74"/>
    <w:rsid w:val="0003100B"/>
    <w:rsid w:val="00031242"/>
    <w:rsid w:val="0003125B"/>
    <w:rsid w:val="000313B7"/>
    <w:rsid w:val="000313CB"/>
    <w:rsid w:val="000314FC"/>
    <w:rsid w:val="0003159C"/>
    <w:rsid w:val="000315B2"/>
    <w:rsid w:val="00031759"/>
    <w:rsid w:val="000318D5"/>
    <w:rsid w:val="00031919"/>
    <w:rsid w:val="00031C48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B3"/>
    <w:rsid w:val="000321DC"/>
    <w:rsid w:val="000324A2"/>
    <w:rsid w:val="000326D3"/>
    <w:rsid w:val="000326FD"/>
    <w:rsid w:val="000327B1"/>
    <w:rsid w:val="000327DF"/>
    <w:rsid w:val="00032882"/>
    <w:rsid w:val="000328F1"/>
    <w:rsid w:val="000329B0"/>
    <w:rsid w:val="00032A64"/>
    <w:rsid w:val="00032B01"/>
    <w:rsid w:val="00032BF5"/>
    <w:rsid w:val="00032CDC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6E4"/>
    <w:rsid w:val="00033834"/>
    <w:rsid w:val="00033975"/>
    <w:rsid w:val="00033A55"/>
    <w:rsid w:val="00033AE8"/>
    <w:rsid w:val="00033C1B"/>
    <w:rsid w:val="00033E5C"/>
    <w:rsid w:val="00033F4C"/>
    <w:rsid w:val="00034042"/>
    <w:rsid w:val="0003405F"/>
    <w:rsid w:val="0003421C"/>
    <w:rsid w:val="000343CD"/>
    <w:rsid w:val="00034416"/>
    <w:rsid w:val="00034483"/>
    <w:rsid w:val="00034492"/>
    <w:rsid w:val="000344EC"/>
    <w:rsid w:val="00034847"/>
    <w:rsid w:val="000348C2"/>
    <w:rsid w:val="000349B7"/>
    <w:rsid w:val="00034C80"/>
    <w:rsid w:val="00034DC2"/>
    <w:rsid w:val="00034DC8"/>
    <w:rsid w:val="00034E53"/>
    <w:rsid w:val="00034EE3"/>
    <w:rsid w:val="00034EEC"/>
    <w:rsid w:val="000350B6"/>
    <w:rsid w:val="000351C8"/>
    <w:rsid w:val="00035390"/>
    <w:rsid w:val="000353BA"/>
    <w:rsid w:val="000353F7"/>
    <w:rsid w:val="0003540B"/>
    <w:rsid w:val="0003544A"/>
    <w:rsid w:val="00035534"/>
    <w:rsid w:val="0003556E"/>
    <w:rsid w:val="0003565E"/>
    <w:rsid w:val="0003585E"/>
    <w:rsid w:val="000358AE"/>
    <w:rsid w:val="00035AF5"/>
    <w:rsid w:val="00035B7A"/>
    <w:rsid w:val="00035CAB"/>
    <w:rsid w:val="00035D4F"/>
    <w:rsid w:val="00035ED7"/>
    <w:rsid w:val="00035F13"/>
    <w:rsid w:val="00036015"/>
    <w:rsid w:val="000360C9"/>
    <w:rsid w:val="000360D4"/>
    <w:rsid w:val="0003628A"/>
    <w:rsid w:val="000363A8"/>
    <w:rsid w:val="00036416"/>
    <w:rsid w:val="000369E8"/>
    <w:rsid w:val="00036A16"/>
    <w:rsid w:val="00036B6F"/>
    <w:rsid w:val="00036BE6"/>
    <w:rsid w:val="00036C45"/>
    <w:rsid w:val="00036CDD"/>
    <w:rsid w:val="00036D9D"/>
    <w:rsid w:val="00036EEA"/>
    <w:rsid w:val="00036F1C"/>
    <w:rsid w:val="00036F4D"/>
    <w:rsid w:val="00036FA7"/>
    <w:rsid w:val="00036FC6"/>
    <w:rsid w:val="000370B6"/>
    <w:rsid w:val="00037118"/>
    <w:rsid w:val="00037628"/>
    <w:rsid w:val="000376D9"/>
    <w:rsid w:val="00037730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BF0"/>
    <w:rsid w:val="00040C41"/>
    <w:rsid w:val="00040F7A"/>
    <w:rsid w:val="00040FD2"/>
    <w:rsid w:val="000412B7"/>
    <w:rsid w:val="000412DE"/>
    <w:rsid w:val="000413B8"/>
    <w:rsid w:val="00041450"/>
    <w:rsid w:val="0004177D"/>
    <w:rsid w:val="0004182E"/>
    <w:rsid w:val="000418B0"/>
    <w:rsid w:val="000418C8"/>
    <w:rsid w:val="00041997"/>
    <w:rsid w:val="000419C4"/>
    <w:rsid w:val="00041AA6"/>
    <w:rsid w:val="00041AE9"/>
    <w:rsid w:val="00041AEE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D6"/>
    <w:rsid w:val="000433A8"/>
    <w:rsid w:val="00043703"/>
    <w:rsid w:val="00043A9A"/>
    <w:rsid w:val="00043C71"/>
    <w:rsid w:val="00043CA0"/>
    <w:rsid w:val="00043CE4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B9"/>
    <w:rsid w:val="00044CD4"/>
    <w:rsid w:val="00044D44"/>
    <w:rsid w:val="00044E14"/>
    <w:rsid w:val="00044E26"/>
    <w:rsid w:val="00044F48"/>
    <w:rsid w:val="00044FC4"/>
    <w:rsid w:val="00045031"/>
    <w:rsid w:val="00045059"/>
    <w:rsid w:val="0004505C"/>
    <w:rsid w:val="0004512F"/>
    <w:rsid w:val="0004513D"/>
    <w:rsid w:val="000451CF"/>
    <w:rsid w:val="000451E5"/>
    <w:rsid w:val="00045204"/>
    <w:rsid w:val="000453F6"/>
    <w:rsid w:val="00045452"/>
    <w:rsid w:val="00045461"/>
    <w:rsid w:val="00045568"/>
    <w:rsid w:val="0004557F"/>
    <w:rsid w:val="00045787"/>
    <w:rsid w:val="00045B10"/>
    <w:rsid w:val="00045E99"/>
    <w:rsid w:val="00045F3B"/>
    <w:rsid w:val="00045FCC"/>
    <w:rsid w:val="000461C7"/>
    <w:rsid w:val="000461D9"/>
    <w:rsid w:val="000464D6"/>
    <w:rsid w:val="0004660D"/>
    <w:rsid w:val="0004664F"/>
    <w:rsid w:val="000466DC"/>
    <w:rsid w:val="000468E3"/>
    <w:rsid w:val="00046C98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36"/>
    <w:rsid w:val="000472F3"/>
    <w:rsid w:val="000475B5"/>
    <w:rsid w:val="000477BB"/>
    <w:rsid w:val="000477EC"/>
    <w:rsid w:val="00047862"/>
    <w:rsid w:val="0004793F"/>
    <w:rsid w:val="00047A3A"/>
    <w:rsid w:val="00047A6F"/>
    <w:rsid w:val="00047A82"/>
    <w:rsid w:val="00047B35"/>
    <w:rsid w:val="00047C03"/>
    <w:rsid w:val="00047C10"/>
    <w:rsid w:val="00047EC0"/>
    <w:rsid w:val="00048F94"/>
    <w:rsid w:val="00050152"/>
    <w:rsid w:val="0005016C"/>
    <w:rsid w:val="000503FC"/>
    <w:rsid w:val="0005055B"/>
    <w:rsid w:val="000505E0"/>
    <w:rsid w:val="00050685"/>
    <w:rsid w:val="0005094F"/>
    <w:rsid w:val="00050F78"/>
    <w:rsid w:val="0005100F"/>
    <w:rsid w:val="0005108D"/>
    <w:rsid w:val="00051135"/>
    <w:rsid w:val="000514B1"/>
    <w:rsid w:val="00051586"/>
    <w:rsid w:val="000515A1"/>
    <w:rsid w:val="0005161C"/>
    <w:rsid w:val="00051770"/>
    <w:rsid w:val="0005177B"/>
    <w:rsid w:val="00051940"/>
    <w:rsid w:val="000519D1"/>
    <w:rsid w:val="00051AE1"/>
    <w:rsid w:val="00051B01"/>
    <w:rsid w:val="00051B53"/>
    <w:rsid w:val="00051B86"/>
    <w:rsid w:val="00051C93"/>
    <w:rsid w:val="00051CEF"/>
    <w:rsid w:val="00051E41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7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7CE"/>
    <w:rsid w:val="00053849"/>
    <w:rsid w:val="00053965"/>
    <w:rsid w:val="00053976"/>
    <w:rsid w:val="00053A47"/>
    <w:rsid w:val="00053A7B"/>
    <w:rsid w:val="00053AA3"/>
    <w:rsid w:val="00053CC9"/>
    <w:rsid w:val="00053DA1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24"/>
    <w:rsid w:val="0005525F"/>
    <w:rsid w:val="00055302"/>
    <w:rsid w:val="0005539C"/>
    <w:rsid w:val="00055537"/>
    <w:rsid w:val="000556B1"/>
    <w:rsid w:val="00055707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2B4"/>
    <w:rsid w:val="0005651C"/>
    <w:rsid w:val="00056603"/>
    <w:rsid w:val="0005684B"/>
    <w:rsid w:val="000569D3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6D4"/>
    <w:rsid w:val="00057817"/>
    <w:rsid w:val="0005781A"/>
    <w:rsid w:val="000579BA"/>
    <w:rsid w:val="00057AD4"/>
    <w:rsid w:val="00057AD9"/>
    <w:rsid w:val="00057BE4"/>
    <w:rsid w:val="00057BF2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19"/>
    <w:rsid w:val="000602FA"/>
    <w:rsid w:val="0006036D"/>
    <w:rsid w:val="00060552"/>
    <w:rsid w:val="00060586"/>
    <w:rsid w:val="0006059E"/>
    <w:rsid w:val="000606D1"/>
    <w:rsid w:val="00060986"/>
    <w:rsid w:val="00060A1B"/>
    <w:rsid w:val="00060A6D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8CC"/>
    <w:rsid w:val="00061ACF"/>
    <w:rsid w:val="00061E1D"/>
    <w:rsid w:val="00061E34"/>
    <w:rsid w:val="00061E4D"/>
    <w:rsid w:val="0006216C"/>
    <w:rsid w:val="000621A9"/>
    <w:rsid w:val="00062348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307"/>
    <w:rsid w:val="00063485"/>
    <w:rsid w:val="000634B4"/>
    <w:rsid w:val="000636BC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572"/>
    <w:rsid w:val="0006480B"/>
    <w:rsid w:val="00064850"/>
    <w:rsid w:val="000648A7"/>
    <w:rsid w:val="000649E9"/>
    <w:rsid w:val="00064A2B"/>
    <w:rsid w:val="00065100"/>
    <w:rsid w:val="00065104"/>
    <w:rsid w:val="00065356"/>
    <w:rsid w:val="00065463"/>
    <w:rsid w:val="0006549C"/>
    <w:rsid w:val="000656C8"/>
    <w:rsid w:val="000656D9"/>
    <w:rsid w:val="000658E6"/>
    <w:rsid w:val="000659B4"/>
    <w:rsid w:val="00065ADE"/>
    <w:rsid w:val="00065B71"/>
    <w:rsid w:val="00065C10"/>
    <w:rsid w:val="00065D64"/>
    <w:rsid w:val="00065E13"/>
    <w:rsid w:val="00065E53"/>
    <w:rsid w:val="00065EF5"/>
    <w:rsid w:val="00065F5B"/>
    <w:rsid w:val="00066279"/>
    <w:rsid w:val="000665B2"/>
    <w:rsid w:val="000665D1"/>
    <w:rsid w:val="00066699"/>
    <w:rsid w:val="00066758"/>
    <w:rsid w:val="000667BE"/>
    <w:rsid w:val="000667D1"/>
    <w:rsid w:val="0006686B"/>
    <w:rsid w:val="0006692C"/>
    <w:rsid w:val="00066AFD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5E4"/>
    <w:rsid w:val="00067687"/>
    <w:rsid w:val="0006777C"/>
    <w:rsid w:val="000677AA"/>
    <w:rsid w:val="00067BB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4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79B"/>
    <w:rsid w:val="000718D9"/>
    <w:rsid w:val="00071ADF"/>
    <w:rsid w:val="00071B4B"/>
    <w:rsid w:val="00071C3F"/>
    <w:rsid w:val="00071CE0"/>
    <w:rsid w:val="00071DAD"/>
    <w:rsid w:val="00071E9B"/>
    <w:rsid w:val="00071EC9"/>
    <w:rsid w:val="00071FBF"/>
    <w:rsid w:val="0007201C"/>
    <w:rsid w:val="00072125"/>
    <w:rsid w:val="0007217D"/>
    <w:rsid w:val="00072466"/>
    <w:rsid w:val="00072519"/>
    <w:rsid w:val="00072540"/>
    <w:rsid w:val="000725AD"/>
    <w:rsid w:val="000725B1"/>
    <w:rsid w:val="00072622"/>
    <w:rsid w:val="0007272E"/>
    <w:rsid w:val="00072829"/>
    <w:rsid w:val="00072A3E"/>
    <w:rsid w:val="00072AB4"/>
    <w:rsid w:val="00072BEA"/>
    <w:rsid w:val="00072C47"/>
    <w:rsid w:val="00072D0F"/>
    <w:rsid w:val="00072D4E"/>
    <w:rsid w:val="00072E75"/>
    <w:rsid w:val="00072EFA"/>
    <w:rsid w:val="0007307E"/>
    <w:rsid w:val="00073097"/>
    <w:rsid w:val="0007313A"/>
    <w:rsid w:val="0007350E"/>
    <w:rsid w:val="0007364E"/>
    <w:rsid w:val="00073785"/>
    <w:rsid w:val="000739D6"/>
    <w:rsid w:val="00073C42"/>
    <w:rsid w:val="00073E67"/>
    <w:rsid w:val="00073F77"/>
    <w:rsid w:val="00073FB4"/>
    <w:rsid w:val="00074044"/>
    <w:rsid w:val="0007407F"/>
    <w:rsid w:val="00074375"/>
    <w:rsid w:val="000743A0"/>
    <w:rsid w:val="00074475"/>
    <w:rsid w:val="00074A5A"/>
    <w:rsid w:val="00074B80"/>
    <w:rsid w:val="00074BF5"/>
    <w:rsid w:val="00074C31"/>
    <w:rsid w:val="00074CD9"/>
    <w:rsid w:val="00074DC9"/>
    <w:rsid w:val="00075181"/>
    <w:rsid w:val="0007526D"/>
    <w:rsid w:val="000752CD"/>
    <w:rsid w:val="000755A6"/>
    <w:rsid w:val="00075680"/>
    <w:rsid w:val="000756B3"/>
    <w:rsid w:val="0007590A"/>
    <w:rsid w:val="0007592C"/>
    <w:rsid w:val="00075999"/>
    <w:rsid w:val="00075AD8"/>
    <w:rsid w:val="00075B11"/>
    <w:rsid w:val="00075B95"/>
    <w:rsid w:val="00075BD8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2B7"/>
    <w:rsid w:val="00077385"/>
    <w:rsid w:val="000773E2"/>
    <w:rsid w:val="000774C1"/>
    <w:rsid w:val="00077579"/>
    <w:rsid w:val="000778CA"/>
    <w:rsid w:val="000779D8"/>
    <w:rsid w:val="00077EB8"/>
    <w:rsid w:val="00077EBA"/>
    <w:rsid w:val="00077F58"/>
    <w:rsid w:val="000800B0"/>
    <w:rsid w:val="000802A2"/>
    <w:rsid w:val="0008033D"/>
    <w:rsid w:val="00080477"/>
    <w:rsid w:val="000804B1"/>
    <w:rsid w:val="000805B2"/>
    <w:rsid w:val="00080786"/>
    <w:rsid w:val="00080B5D"/>
    <w:rsid w:val="00080C4B"/>
    <w:rsid w:val="00080D74"/>
    <w:rsid w:val="00080E27"/>
    <w:rsid w:val="00081457"/>
    <w:rsid w:val="00081726"/>
    <w:rsid w:val="0008172D"/>
    <w:rsid w:val="00081995"/>
    <w:rsid w:val="000819A2"/>
    <w:rsid w:val="000819A6"/>
    <w:rsid w:val="00081B40"/>
    <w:rsid w:val="00081CDB"/>
    <w:rsid w:val="00081D44"/>
    <w:rsid w:val="00081FCE"/>
    <w:rsid w:val="00081FDB"/>
    <w:rsid w:val="00082152"/>
    <w:rsid w:val="0008221F"/>
    <w:rsid w:val="00082311"/>
    <w:rsid w:val="0008251F"/>
    <w:rsid w:val="00082607"/>
    <w:rsid w:val="0008269F"/>
    <w:rsid w:val="000826FF"/>
    <w:rsid w:val="00082754"/>
    <w:rsid w:val="000827D8"/>
    <w:rsid w:val="00082A47"/>
    <w:rsid w:val="00082A49"/>
    <w:rsid w:val="00082DD7"/>
    <w:rsid w:val="00082E14"/>
    <w:rsid w:val="00082FA8"/>
    <w:rsid w:val="00082FCB"/>
    <w:rsid w:val="000831C5"/>
    <w:rsid w:val="00083205"/>
    <w:rsid w:val="00083308"/>
    <w:rsid w:val="00083322"/>
    <w:rsid w:val="0008338A"/>
    <w:rsid w:val="000833B2"/>
    <w:rsid w:val="00083418"/>
    <w:rsid w:val="00083788"/>
    <w:rsid w:val="000837B6"/>
    <w:rsid w:val="00083875"/>
    <w:rsid w:val="00083891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798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27"/>
    <w:rsid w:val="00084ECB"/>
    <w:rsid w:val="00084F2B"/>
    <w:rsid w:val="000851A1"/>
    <w:rsid w:val="00085239"/>
    <w:rsid w:val="000852B7"/>
    <w:rsid w:val="000855FF"/>
    <w:rsid w:val="00085703"/>
    <w:rsid w:val="000857B0"/>
    <w:rsid w:val="000857FD"/>
    <w:rsid w:val="00085860"/>
    <w:rsid w:val="0008594F"/>
    <w:rsid w:val="00085A20"/>
    <w:rsid w:val="00085C0E"/>
    <w:rsid w:val="00085CFF"/>
    <w:rsid w:val="00085D76"/>
    <w:rsid w:val="00085DB3"/>
    <w:rsid w:val="00085E75"/>
    <w:rsid w:val="00085E90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65"/>
    <w:rsid w:val="00087B7B"/>
    <w:rsid w:val="00087BAB"/>
    <w:rsid w:val="00087D54"/>
    <w:rsid w:val="00087D64"/>
    <w:rsid w:val="00087DBB"/>
    <w:rsid w:val="00087E29"/>
    <w:rsid w:val="00087F5E"/>
    <w:rsid w:val="00087F91"/>
    <w:rsid w:val="00087FB0"/>
    <w:rsid w:val="00090003"/>
    <w:rsid w:val="000900F6"/>
    <w:rsid w:val="000901FC"/>
    <w:rsid w:val="0009025D"/>
    <w:rsid w:val="000903AC"/>
    <w:rsid w:val="0009048D"/>
    <w:rsid w:val="00090555"/>
    <w:rsid w:val="00090573"/>
    <w:rsid w:val="00090586"/>
    <w:rsid w:val="00090693"/>
    <w:rsid w:val="000906E3"/>
    <w:rsid w:val="0009086F"/>
    <w:rsid w:val="00090888"/>
    <w:rsid w:val="00090894"/>
    <w:rsid w:val="00090A75"/>
    <w:rsid w:val="00091023"/>
    <w:rsid w:val="0009105E"/>
    <w:rsid w:val="00091200"/>
    <w:rsid w:val="0009131C"/>
    <w:rsid w:val="000913E1"/>
    <w:rsid w:val="000913FD"/>
    <w:rsid w:val="0009142C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8E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A35"/>
    <w:rsid w:val="00092CE9"/>
    <w:rsid w:val="00092D06"/>
    <w:rsid w:val="00092F09"/>
    <w:rsid w:val="00092F63"/>
    <w:rsid w:val="00093032"/>
    <w:rsid w:val="00093097"/>
    <w:rsid w:val="000930D5"/>
    <w:rsid w:val="000931C3"/>
    <w:rsid w:val="00093384"/>
    <w:rsid w:val="0009374B"/>
    <w:rsid w:val="000937FA"/>
    <w:rsid w:val="00093807"/>
    <w:rsid w:val="00093842"/>
    <w:rsid w:val="0009399E"/>
    <w:rsid w:val="00093B2C"/>
    <w:rsid w:val="00093E3F"/>
    <w:rsid w:val="00093F57"/>
    <w:rsid w:val="00094164"/>
    <w:rsid w:val="00094310"/>
    <w:rsid w:val="0009437A"/>
    <w:rsid w:val="00094503"/>
    <w:rsid w:val="000945D5"/>
    <w:rsid w:val="000945FC"/>
    <w:rsid w:val="00094751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3F3"/>
    <w:rsid w:val="0009566D"/>
    <w:rsid w:val="00095671"/>
    <w:rsid w:val="00095920"/>
    <w:rsid w:val="00095930"/>
    <w:rsid w:val="00095984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B3B"/>
    <w:rsid w:val="00096CDC"/>
    <w:rsid w:val="00096D1F"/>
    <w:rsid w:val="00096ED4"/>
    <w:rsid w:val="00096ED5"/>
    <w:rsid w:val="00096EF1"/>
    <w:rsid w:val="00096F12"/>
    <w:rsid w:val="00096FB7"/>
    <w:rsid w:val="00097005"/>
    <w:rsid w:val="0009709B"/>
    <w:rsid w:val="000971C6"/>
    <w:rsid w:val="000972A7"/>
    <w:rsid w:val="000972DF"/>
    <w:rsid w:val="000975C4"/>
    <w:rsid w:val="00097620"/>
    <w:rsid w:val="00097804"/>
    <w:rsid w:val="000978EC"/>
    <w:rsid w:val="00097939"/>
    <w:rsid w:val="000979D1"/>
    <w:rsid w:val="000979DA"/>
    <w:rsid w:val="000979F0"/>
    <w:rsid w:val="00097A7E"/>
    <w:rsid w:val="00097AE8"/>
    <w:rsid w:val="00097AED"/>
    <w:rsid w:val="00097BFB"/>
    <w:rsid w:val="00097FCB"/>
    <w:rsid w:val="000A00B6"/>
    <w:rsid w:val="000A015B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1C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1FAD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35"/>
    <w:rsid w:val="000A3291"/>
    <w:rsid w:val="000A3309"/>
    <w:rsid w:val="000A33FC"/>
    <w:rsid w:val="000A33FE"/>
    <w:rsid w:val="000A3490"/>
    <w:rsid w:val="000A3604"/>
    <w:rsid w:val="000A3649"/>
    <w:rsid w:val="000A3685"/>
    <w:rsid w:val="000A36CA"/>
    <w:rsid w:val="000A3744"/>
    <w:rsid w:val="000A38C7"/>
    <w:rsid w:val="000A39AB"/>
    <w:rsid w:val="000A39C5"/>
    <w:rsid w:val="000A3A3A"/>
    <w:rsid w:val="000A3ACB"/>
    <w:rsid w:val="000A4064"/>
    <w:rsid w:val="000A4492"/>
    <w:rsid w:val="000A44FE"/>
    <w:rsid w:val="000A45CE"/>
    <w:rsid w:val="000A49DE"/>
    <w:rsid w:val="000A4A53"/>
    <w:rsid w:val="000A4A61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CC2"/>
    <w:rsid w:val="000A5E0A"/>
    <w:rsid w:val="000A5E3D"/>
    <w:rsid w:val="000A5ED8"/>
    <w:rsid w:val="000A5F47"/>
    <w:rsid w:val="000A604C"/>
    <w:rsid w:val="000A60FC"/>
    <w:rsid w:val="000A6111"/>
    <w:rsid w:val="000A6199"/>
    <w:rsid w:val="000A61CB"/>
    <w:rsid w:val="000A642C"/>
    <w:rsid w:val="000A64B8"/>
    <w:rsid w:val="000A6788"/>
    <w:rsid w:val="000A67DE"/>
    <w:rsid w:val="000A688C"/>
    <w:rsid w:val="000A6AC6"/>
    <w:rsid w:val="000A6AD7"/>
    <w:rsid w:val="000A6C6B"/>
    <w:rsid w:val="000A6CDF"/>
    <w:rsid w:val="000A6CFE"/>
    <w:rsid w:val="000A6D27"/>
    <w:rsid w:val="000A6EA2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4"/>
    <w:rsid w:val="000A7F09"/>
    <w:rsid w:val="000B00EA"/>
    <w:rsid w:val="000B0117"/>
    <w:rsid w:val="000B0182"/>
    <w:rsid w:val="000B0292"/>
    <w:rsid w:val="000B02C2"/>
    <w:rsid w:val="000B0303"/>
    <w:rsid w:val="000B0424"/>
    <w:rsid w:val="000B058C"/>
    <w:rsid w:val="000B065E"/>
    <w:rsid w:val="000B081C"/>
    <w:rsid w:val="000B081E"/>
    <w:rsid w:val="000B089D"/>
    <w:rsid w:val="000B0AF1"/>
    <w:rsid w:val="000B0BD9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6B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7B7"/>
    <w:rsid w:val="000B27D8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771"/>
    <w:rsid w:val="000B38A1"/>
    <w:rsid w:val="000B38DA"/>
    <w:rsid w:val="000B39B7"/>
    <w:rsid w:val="000B3AF8"/>
    <w:rsid w:val="000B3D0B"/>
    <w:rsid w:val="000B3D53"/>
    <w:rsid w:val="000B3EB4"/>
    <w:rsid w:val="000B3F37"/>
    <w:rsid w:val="000B3FA0"/>
    <w:rsid w:val="000B3FEE"/>
    <w:rsid w:val="000B40B9"/>
    <w:rsid w:val="000B40CA"/>
    <w:rsid w:val="000B421D"/>
    <w:rsid w:val="000B422A"/>
    <w:rsid w:val="000B4287"/>
    <w:rsid w:val="000B43D1"/>
    <w:rsid w:val="000B4445"/>
    <w:rsid w:val="000B45EE"/>
    <w:rsid w:val="000B46F8"/>
    <w:rsid w:val="000B479A"/>
    <w:rsid w:val="000B47D5"/>
    <w:rsid w:val="000B4851"/>
    <w:rsid w:val="000B491F"/>
    <w:rsid w:val="000B49D7"/>
    <w:rsid w:val="000B4A9F"/>
    <w:rsid w:val="000B4B13"/>
    <w:rsid w:val="000B4C54"/>
    <w:rsid w:val="000B4D97"/>
    <w:rsid w:val="000B4E43"/>
    <w:rsid w:val="000B4F27"/>
    <w:rsid w:val="000B4FE1"/>
    <w:rsid w:val="000B520D"/>
    <w:rsid w:val="000B52A7"/>
    <w:rsid w:val="000B5334"/>
    <w:rsid w:val="000B53AF"/>
    <w:rsid w:val="000B546F"/>
    <w:rsid w:val="000B5479"/>
    <w:rsid w:val="000B582E"/>
    <w:rsid w:val="000B5AF0"/>
    <w:rsid w:val="000B5B2E"/>
    <w:rsid w:val="000B5BCA"/>
    <w:rsid w:val="000B5D87"/>
    <w:rsid w:val="000B5D9D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77D"/>
    <w:rsid w:val="000B68A5"/>
    <w:rsid w:val="000B6A44"/>
    <w:rsid w:val="000B6AB0"/>
    <w:rsid w:val="000B6B35"/>
    <w:rsid w:val="000B6BDF"/>
    <w:rsid w:val="000B6C26"/>
    <w:rsid w:val="000B715D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B98"/>
    <w:rsid w:val="000B7B9E"/>
    <w:rsid w:val="000B7D5E"/>
    <w:rsid w:val="000B7DEB"/>
    <w:rsid w:val="000C05BA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0EAF"/>
    <w:rsid w:val="000C105D"/>
    <w:rsid w:val="000C1147"/>
    <w:rsid w:val="000C133A"/>
    <w:rsid w:val="000C134E"/>
    <w:rsid w:val="000C1482"/>
    <w:rsid w:val="000C14D6"/>
    <w:rsid w:val="000C1573"/>
    <w:rsid w:val="000C1592"/>
    <w:rsid w:val="000C164B"/>
    <w:rsid w:val="000C170E"/>
    <w:rsid w:val="000C187D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3D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27C"/>
    <w:rsid w:val="000C335D"/>
    <w:rsid w:val="000C33D0"/>
    <w:rsid w:val="000C33E4"/>
    <w:rsid w:val="000C3471"/>
    <w:rsid w:val="000C361B"/>
    <w:rsid w:val="000C361E"/>
    <w:rsid w:val="000C393F"/>
    <w:rsid w:val="000C3987"/>
    <w:rsid w:val="000C3A9F"/>
    <w:rsid w:val="000C3B64"/>
    <w:rsid w:val="000C3C64"/>
    <w:rsid w:val="000C3DB2"/>
    <w:rsid w:val="000C3DB7"/>
    <w:rsid w:val="000C3F16"/>
    <w:rsid w:val="000C408A"/>
    <w:rsid w:val="000C40B3"/>
    <w:rsid w:val="000C4182"/>
    <w:rsid w:val="000C42C3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CFA"/>
    <w:rsid w:val="000C4DE3"/>
    <w:rsid w:val="000C5046"/>
    <w:rsid w:val="000C547D"/>
    <w:rsid w:val="000C550B"/>
    <w:rsid w:val="000C570E"/>
    <w:rsid w:val="000C5759"/>
    <w:rsid w:val="000C575E"/>
    <w:rsid w:val="000C5A03"/>
    <w:rsid w:val="000C5A71"/>
    <w:rsid w:val="000C5B08"/>
    <w:rsid w:val="000C5C09"/>
    <w:rsid w:val="000C5C2F"/>
    <w:rsid w:val="000C5D80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6F16"/>
    <w:rsid w:val="000C6F42"/>
    <w:rsid w:val="000C708E"/>
    <w:rsid w:val="000C70C9"/>
    <w:rsid w:val="000C70CE"/>
    <w:rsid w:val="000C71D9"/>
    <w:rsid w:val="000C72E0"/>
    <w:rsid w:val="000C7301"/>
    <w:rsid w:val="000C73A3"/>
    <w:rsid w:val="000C753C"/>
    <w:rsid w:val="000C7A2A"/>
    <w:rsid w:val="000C7A84"/>
    <w:rsid w:val="000C7B0A"/>
    <w:rsid w:val="000C7C3E"/>
    <w:rsid w:val="000C7E51"/>
    <w:rsid w:val="000C7EB7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26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5DA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1A1"/>
    <w:rsid w:val="000D228D"/>
    <w:rsid w:val="000D23C1"/>
    <w:rsid w:val="000D24AD"/>
    <w:rsid w:val="000D24C0"/>
    <w:rsid w:val="000D25CB"/>
    <w:rsid w:val="000D2641"/>
    <w:rsid w:val="000D28CC"/>
    <w:rsid w:val="000D2AE0"/>
    <w:rsid w:val="000D2B30"/>
    <w:rsid w:val="000D2B69"/>
    <w:rsid w:val="000D2B74"/>
    <w:rsid w:val="000D2C9B"/>
    <w:rsid w:val="000D2D04"/>
    <w:rsid w:val="000D2D11"/>
    <w:rsid w:val="000D2E1F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18"/>
    <w:rsid w:val="000D3D6C"/>
    <w:rsid w:val="000D3DD7"/>
    <w:rsid w:val="000D3F0A"/>
    <w:rsid w:val="000D4272"/>
    <w:rsid w:val="000D42E0"/>
    <w:rsid w:val="000D4324"/>
    <w:rsid w:val="000D4506"/>
    <w:rsid w:val="000D45BC"/>
    <w:rsid w:val="000D45D4"/>
    <w:rsid w:val="000D46EE"/>
    <w:rsid w:val="000D47B3"/>
    <w:rsid w:val="000D493A"/>
    <w:rsid w:val="000D4ABD"/>
    <w:rsid w:val="000D4B51"/>
    <w:rsid w:val="000D4CD5"/>
    <w:rsid w:val="000D4D20"/>
    <w:rsid w:val="000D4DCE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486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23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3DB"/>
    <w:rsid w:val="000D6434"/>
    <w:rsid w:val="000D6561"/>
    <w:rsid w:val="000D65F2"/>
    <w:rsid w:val="000D6620"/>
    <w:rsid w:val="000D6661"/>
    <w:rsid w:val="000D66D2"/>
    <w:rsid w:val="000D6730"/>
    <w:rsid w:val="000D67AF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9DF"/>
    <w:rsid w:val="000D7C7C"/>
    <w:rsid w:val="000D7FF4"/>
    <w:rsid w:val="000E00D0"/>
    <w:rsid w:val="000E011D"/>
    <w:rsid w:val="000E038C"/>
    <w:rsid w:val="000E03D4"/>
    <w:rsid w:val="000E04EE"/>
    <w:rsid w:val="000E052F"/>
    <w:rsid w:val="000E064A"/>
    <w:rsid w:val="000E085B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95C"/>
    <w:rsid w:val="000E1B16"/>
    <w:rsid w:val="000E1C21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8B9"/>
    <w:rsid w:val="000E2913"/>
    <w:rsid w:val="000E2941"/>
    <w:rsid w:val="000E2A4C"/>
    <w:rsid w:val="000E2AFA"/>
    <w:rsid w:val="000E2C04"/>
    <w:rsid w:val="000E2DA2"/>
    <w:rsid w:val="000E2FC5"/>
    <w:rsid w:val="000E3075"/>
    <w:rsid w:val="000E3167"/>
    <w:rsid w:val="000E3358"/>
    <w:rsid w:val="000E33FC"/>
    <w:rsid w:val="000E35DA"/>
    <w:rsid w:val="000E35DD"/>
    <w:rsid w:val="000E38AF"/>
    <w:rsid w:val="000E38ED"/>
    <w:rsid w:val="000E3AE0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23"/>
    <w:rsid w:val="000E5794"/>
    <w:rsid w:val="000E579F"/>
    <w:rsid w:val="000E5830"/>
    <w:rsid w:val="000E5A3B"/>
    <w:rsid w:val="000E5C36"/>
    <w:rsid w:val="000E5C4E"/>
    <w:rsid w:val="000E5D3A"/>
    <w:rsid w:val="000E5DBF"/>
    <w:rsid w:val="000E5EF4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5E"/>
    <w:rsid w:val="000E71CC"/>
    <w:rsid w:val="000E7225"/>
    <w:rsid w:val="000E722D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5A"/>
    <w:rsid w:val="000F02B4"/>
    <w:rsid w:val="000F0362"/>
    <w:rsid w:val="000F03E0"/>
    <w:rsid w:val="000F04CE"/>
    <w:rsid w:val="000F050A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137"/>
    <w:rsid w:val="000F13C4"/>
    <w:rsid w:val="000F13D7"/>
    <w:rsid w:val="000F157D"/>
    <w:rsid w:val="000F1727"/>
    <w:rsid w:val="000F1742"/>
    <w:rsid w:val="000F17E4"/>
    <w:rsid w:val="000F1B0F"/>
    <w:rsid w:val="000F1CF3"/>
    <w:rsid w:val="000F1F12"/>
    <w:rsid w:val="000F203A"/>
    <w:rsid w:val="000F20CD"/>
    <w:rsid w:val="000F2139"/>
    <w:rsid w:val="000F2147"/>
    <w:rsid w:val="000F21A9"/>
    <w:rsid w:val="000F24C7"/>
    <w:rsid w:val="000F24FB"/>
    <w:rsid w:val="000F2503"/>
    <w:rsid w:val="000F26A5"/>
    <w:rsid w:val="000F27B1"/>
    <w:rsid w:val="000F2814"/>
    <w:rsid w:val="000F2965"/>
    <w:rsid w:val="000F29CD"/>
    <w:rsid w:val="000F29FE"/>
    <w:rsid w:val="000F2CBB"/>
    <w:rsid w:val="000F2CF1"/>
    <w:rsid w:val="000F2D98"/>
    <w:rsid w:val="000F2DD4"/>
    <w:rsid w:val="000F2E20"/>
    <w:rsid w:val="000F2F00"/>
    <w:rsid w:val="000F2F1A"/>
    <w:rsid w:val="000F2F22"/>
    <w:rsid w:val="000F2FD9"/>
    <w:rsid w:val="000F30CB"/>
    <w:rsid w:val="000F30F5"/>
    <w:rsid w:val="000F315B"/>
    <w:rsid w:val="000F3274"/>
    <w:rsid w:val="000F3475"/>
    <w:rsid w:val="000F34C7"/>
    <w:rsid w:val="000F363A"/>
    <w:rsid w:val="000F36A4"/>
    <w:rsid w:val="000F3B40"/>
    <w:rsid w:val="000F3C13"/>
    <w:rsid w:val="000F3E11"/>
    <w:rsid w:val="000F3FFF"/>
    <w:rsid w:val="000F428E"/>
    <w:rsid w:val="000F42EA"/>
    <w:rsid w:val="000F457F"/>
    <w:rsid w:val="000F459C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E41"/>
    <w:rsid w:val="000F4F44"/>
    <w:rsid w:val="000F51C3"/>
    <w:rsid w:val="000F53CB"/>
    <w:rsid w:val="000F53CE"/>
    <w:rsid w:val="000F5408"/>
    <w:rsid w:val="000F5598"/>
    <w:rsid w:val="000F578A"/>
    <w:rsid w:val="000F57A9"/>
    <w:rsid w:val="000F57F0"/>
    <w:rsid w:val="000F5C13"/>
    <w:rsid w:val="000F61C4"/>
    <w:rsid w:val="000F61F3"/>
    <w:rsid w:val="000F6646"/>
    <w:rsid w:val="000F6881"/>
    <w:rsid w:val="000F68B6"/>
    <w:rsid w:val="000F6BDB"/>
    <w:rsid w:val="000F6C32"/>
    <w:rsid w:val="000F6C66"/>
    <w:rsid w:val="000F6CC5"/>
    <w:rsid w:val="000F6D77"/>
    <w:rsid w:val="000F6E6D"/>
    <w:rsid w:val="000F70C7"/>
    <w:rsid w:val="000F71A3"/>
    <w:rsid w:val="000F7763"/>
    <w:rsid w:val="000F77C9"/>
    <w:rsid w:val="000F7875"/>
    <w:rsid w:val="000F78D4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44"/>
    <w:rsid w:val="001002CC"/>
    <w:rsid w:val="00100343"/>
    <w:rsid w:val="0010048F"/>
    <w:rsid w:val="001005AD"/>
    <w:rsid w:val="0010067A"/>
    <w:rsid w:val="0010085F"/>
    <w:rsid w:val="00100A03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8B9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6A5"/>
    <w:rsid w:val="001026E9"/>
    <w:rsid w:val="0010277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C6D"/>
    <w:rsid w:val="00103D03"/>
    <w:rsid w:val="00103E86"/>
    <w:rsid w:val="00103F15"/>
    <w:rsid w:val="00103F7C"/>
    <w:rsid w:val="00104058"/>
    <w:rsid w:val="0010405D"/>
    <w:rsid w:val="001040EE"/>
    <w:rsid w:val="00104182"/>
    <w:rsid w:val="00104228"/>
    <w:rsid w:val="001044E1"/>
    <w:rsid w:val="001045BD"/>
    <w:rsid w:val="001046E2"/>
    <w:rsid w:val="00104A80"/>
    <w:rsid w:val="00104CA7"/>
    <w:rsid w:val="00104D0C"/>
    <w:rsid w:val="00104EDB"/>
    <w:rsid w:val="001050B7"/>
    <w:rsid w:val="001050C4"/>
    <w:rsid w:val="001050EC"/>
    <w:rsid w:val="00105159"/>
    <w:rsid w:val="001051EE"/>
    <w:rsid w:val="0010521E"/>
    <w:rsid w:val="001052A2"/>
    <w:rsid w:val="001052CF"/>
    <w:rsid w:val="00105483"/>
    <w:rsid w:val="001055F3"/>
    <w:rsid w:val="00105677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4F"/>
    <w:rsid w:val="00105B86"/>
    <w:rsid w:val="00105CEE"/>
    <w:rsid w:val="00105DCE"/>
    <w:rsid w:val="00105DE0"/>
    <w:rsid w:val="00105EFA"/>
    <w:rsid w:val="00105FB8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53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56D"/>
    <w:rsid w:val="00110777"/>
    <w:rsid w:val="0011092A"/>
    <w:rsid w:val="00110B6C"/>
    <w:rsid w:val="00110BB6"/>
    <w:rsid w:val="00110C1F"/>
    <w:rsid w:val="00110E9C"/>
    <w:rsid w:val="00110F68"/>
    <w:rsid w:val="00110FD8"/>
    <w:rsid w:val="00111072"/>
    <w:rsid w:val="001112F1"/>
    <w:rsid w:val="001113B5"/>
    <w:rsid w:val="001115C0"/>
    <w:rsid w:val="001115F4"/>
    <w:rsid w:val="00111839"/>
    <w:rsid w:val="001118AA"/>
    <w:rsid w:val="00111AD9"/>
    <w:rsid w:val="00111BE4"/>
    <w:rsid w:val="00111C9C"/>
    <w:rsid w:val="00111CAB"/>
    <w:rsid w:val="00111D5C"/>
    <w:rsid w:val="00111D74"/>
    <w:rsid w:val="00111DC7"/>
    <w:rsid w:val="00111E63"/>
    <w:rsid w:val="00111EC9"/>
    <w:rsid w:val="00111F4D"/>
    <w:rsid w:val="00111F7C"/>
    <w:rsid w:val="0011205B"/>
    <w:rsid w:val="001122CF"/>
    <w:rsid w:val="001124A8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02C"/>
    <w:rsid w:val="00113138"/>
    <w:rsid w:val="00113329"/>
    <w:rsid w:val="0011343C"/>
    <w:rsid w:val="001134DA"/>
    <w:rsid w:val="00113517"/>
    <w:rsid w:val="001136A6"/>
    <w:rsid w:val="0011372B"/>
    <w:rsid w:val="001138E3"/>
    <w:rsid w:val="00113B23"/>
    <w:rsid w:val="00113B2D"/>
    <w:rsid w:val="00113B31"/>
    <w:rsid w:val="00113BD7"/>
    <w:rsid w:val="00113D8F"/>
    <w:rsid w:val="00113EAF"/>
    <w:rsid w:val="00113F5F"/>
    <w:rsid w:val="001140FA"/>
    <w:rsid w:val="001141BE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8B2"/>
    <w:rsid w:val="00114912"/>
    <w:rsid w:val="00114949"/>
    <w:rsid w:val="00114A39"/>
    <w:rsid w:val="00114AB3"/>
    <w:rsid w:val="00114B39"/>
    <w:rsid w:val="00114D15"/>
    <w:rsid w:val="00114E61"/>
    <w:rsid w:val="00114EA7"/>
    <w:rsid w:val="00114EF9"/>
    <w:rsid w:val="00115194"/>
    <w:rsid w:val="001152AF"/>
    <w:rsid w:val="0011536C"/>
    <w:rsid w:val="0011537C"/>
    <w:rsid w:val="00115530"/>
    <w:rsid w:val="00115546"/>
    <w:rsid w:val="0011564F"/>
    <w:rsid w:val="001156FA"/>
    <w:rsid w:val="00115716"/>
    <w:rsid w:val="001157F8"/>
    <w:rsid w:val="0011584C"/>
    <w:rsid w:val="00115C88"/>
    <w:rsid w:val="00115D14"/>
    <w:rsid w:val="00115D19"/>
    <w:rsid w:val="00115D1F"/>
    <w:rsid w:val="00115E91"/>
    <w:rsid w:val="00115EE9"/>
    <w:rsid w:val="0011609A"/>
    <w:rsid w:val="001162D3"/>
    <w:rsid w:val="0011651C"/>
    <w:rsid w:val="0011653C"/>
    <w:rsid w:val="00116B50"/>
    <w:rsid w:val="00116B79"/>
    <w:rsid w:val="00116CA6"/>
    <w:rsid w:val="00116D51"/>
    <w:rsid w:val="00116E2A"/>
    <w:rsid w:val="00117080"/>
    <w:rsid w:val="00117157"/>
    <w:rsid w:val="001171DF"/>
    <w:rsid w:val="001171EA"/>
    <w:rsid w:val="00117219"/>
    <w:rsid w:val="001175E9"/>
    <w:rsid w:val="0011768C"/>
    <w:rsid w:val="0011782B"/>
    <w:rsid w:val="00117957"/>
    <w:rsid w:val="00117AA7"/>
    <w:rsid w:val="00117B37"/>
    <w:rsid w:val="00117B90"/>
    <w:rsid w:val="00117E21"/>
    <w:rsid w:val="00117E99"/>
    <w:rsid w:val="00117F5C"/>
    <w:rsid w:val="001203DB"/>
    <w:rsid w:val="00120579"/>
    <w:rsid w:val="0012065B"/>
    <w:rsid w:val="0012079F"/>
    <w:rsid w:val="001207F3"/>
    <w:rsid w:val="00120A8B"/>
    <w:rsid w:val="00120AD5"/>
    <w:rsid w:val="00120BAB"/>
    <w:rsid w:val="00120CD3"/>
    <w:rsid w:val="00120D53"/>
    <w:rsid w:val="00120EE9"/>
    <w:rsid w:val="00120FF0"/>
    <w:rsid w:val="00121118"/>
    <w:rsid w:val="00121344"/>
    <w:rsid w:val="00121352"/>
    <w:rsid w:val="0012151E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2A2"/>
    <w:rsid w:val="001223B5"/>
    <w:rsid w:val="00122581"/>
    <w:rsid w:val="001226BD"/>
    <w:rsid w:val="00122842"/>
    <w:rsid w:val="0012285E"/>
    <w:rsid w:val="00122865"/>
    <w:rsid w:val="00122A6C"/>
    <w:rsid w:val="00122CA6"/>
    <w:rsid w:val="00122CCE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3F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B8D"/>
    <w:rsid w:val="00124C4A"/>
    <w:rsid w:val="00124D5B"/>
    <w:rsid w:val="00124E10"/>
    <w:rsid w:val="00125078"/>
    <w:rsid w:val="00125292"/>
    <w:rsid w:val="001252FE"/>
    <w:rsid w:val="00125402"/>
    <w:rsid w:val="001254D1"/>
    <w:rsid w:val="00125587"/>
    <w:rsid w:val="0012559D"/>
    <w:rsid w:val="001255FD"/>
    <w:rsid w:val="00125643"/>
    <w:rsid w:val="00125799"/>
    <w:rsid w:val="001257E0"/>
    <w:rsid w:val="001257E6"/>
    <w:rsid w:val="00125D0B"/>
    <w:rsid w:val="00125DAC"/>
    <w:rsid w:val="00125DB7"/>
    <w:rsid w:val="00125EEC"/>
    <w:rsid w:val="00125FBA"/>
    <w:rsid w:val="00126238"/>
    <w:rsid w:val="001262D1"/>
    <w:rsid w:val="001262F3"/>
    <w:rsid w:val="00126390"/>
    <w:rsid w:val="0012654B"/>
    <w:rsid w:val="001266D8"/>
    <w:rsid w:val="00126817"/>
    <w:rsid w:val="001268C5"/>
    <w:rsid w:val="00126973"/>
    <w:rsid w:val="00126B36"/>
    <w:rsid w:val="0012705E"/>
    <w:rsid w:val="001271F0"/>
    <w:rsid w:val="001272AA"/>
    <w:rsid w:val="00127341"/>
    <w:rsid w:val="001274AC"/>
    <w:rsid w:val="001275B4"/>
    <w:rsid w:val="001275E6"/>
    <w:rsid w:val="0012784F"/>
    <w:rsid w:val="001278DC"/>
    <w:rsid w:val="00127A24"/>
    <w:rsid w:val="00127C38"/>
    <w:rsid w:val="00127DE2"/>
    <w:rsid w:val="00127F28"/>
    <w:rsid w:val="001300E3"/>
    <w:rsid w:val="001301E5"/>
    <w:rsid w:val="00130551"/>
    <w:rsid w:val="00130607"/>
    <w:rsid w:val="00130689"/>
    <w:rsid w:val="001306D0"/>
    <w:rsid w:val="00130714"/>
    <w:rsid w:val="001307F1"/>
    <w:rsid w:val="00130953"/>
    <w:rsid w:val="001309E4"/>
    <w:rsid w:val="00130A7E"/>
    <w:rsid w:val="00130BD7"/>
    <w:rsid w:val="00130DAF"/>
    <w:rsid w:val="00130DC6"/>
    <w:rsid w:val="00130DD8"/>
    <w:rsid w:val="00130F41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624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5E"/>
    <w:rsid w:val="001345D5"/>
    <w:rsid w:val="001345F4"/>
    <w:rsid w:val="00134686"/>
    <w:rsid w:val="00134752"/>
    <w:rsid w:val="001348A3"/>
    <w:rsid w:val="00134902"/>
    <w:rsid w:val="00134A0B"/>
    <w:rsid w:val="00134B80"/>
    <w:rsid w:val="00134E73"/>
    <w:rsid w:val="00134F29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61"/>
    <w:rsid w:val="001358A7"/>
    <w:rsid w:val="001358F4"/>
    <w:rsid w:val="00135AFE"/>
    <w:rsid w:val="00135B91"/>
    <w:rsid w:val="00135DCE"/>
    <w:rsid w:val="00135E02"/>
    <w:rsid w:val="00135F53"/>
    <w:rsid w:val="0013612A"/>
    <w:rsid w:val="00136177"/>
    <w:rsid w:val="0013638F"/>
    <w:rsid w:val="0013639B"/>
    <w:rsid w:val="001363F1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B7"/>
    <w:rsid w:val="00136DF8"/>
    <w:rsid w:val="00136E98"/>
    <w:rsid w:val="00136F3C"/>
    <w:rsid w:val="00137080"/>
    <w:rsid w:val="001370A9"/>
    <w:rsid w:val="001370E7"/>
    <w:rsid w:val="00137126"/>
    <w:rsid w:val="0013721B"/>
    <w:rsid w:val="00137272"/>
    <w:rsid w:val="00137280"/>
    <w:rsid w:val="00137288"/>
    <w:rsid w:val="001373A7"/>
    <w:rsid w:val="0013746E"/>
    <w:rsid w:val="00137480"/>
    <w:rsid w:val="00137637"/>
    <w:rsid w:val="001376F7"/>
    <w:rsid w:val="001377E8"/>
    <w:rsid w:val="00137A01"/>
    <w:rsid w:val="00137A22"/>
    <w:rsid w:val="00137A97"/>
    <w:rsid w:val="00137BAC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2C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0F77"/>
    <w:rsid w:val="001410F1"/>
    <w:rsid w:val="00141164"/>
    <w:rsid w:val="001411F6"/>
    <w:rsid w:val="001411FC"/>
    <w:rsid w:val="00141237"/>
    <w:rsid w:val="0014126B"/>
    <w:rsid w:val="0014128B"/>
    <w:rsid w:val="001412EB"/>
    <w:rsid w:val="00141846"/>
    <w:rsid w:val="001418C8"/>
    <w:rsid w:val="001418FE"/>
    <w:rsid w:val="00141948"/>
    <w:rsid w:val="00141B1D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B1B"/>
    <w:rsid w:val="00142BA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6A"/>
    <w:rsid w:val="00143E78"/>
    <w:rsid w:val="00143FFE"/>
    <w:rsid w:val="00144521"/>
    <w:rsid w:val="001445D0"/>
    <w:rsid w:val="001445E8"/>
    <w:rsid w:val="0014462D"/>
    <w:rsid w:val="0014471E"/>
    <w:rsid w:val="001447CB"/>
    <w:rsid w:val="0014491B"/>
    <w:rsid w:val="001449A7"/>
    <w:rsid w:val="00144B2D"/>
    <w:rsid w:val="00144B3F"/>
    <w:rsid w:val="00144B41"/>
    <w:rsid w:val="00144BAC"/>
    <w:rsid w:val="00144E04"/>
    <w:rsid w:val="001450F8"/>
    <w:rsid w:val="0014549D"/>
    <w:rsid w:val="001454C4"/>
    <w:rsid w:val="001454FE"/>
    <w:rsid w:val="0014550F"/>
    <w:rsid w:val="00145545"/>
    <w:rsid w:val="00145691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3"/>
    <w:rsid w:val="00146BC8"/>
    <w:rsid w:val="0014706A"/>
    <w:rsid w:val="0014723E"/>
    <w:rsid w:val="001473A4"/>
    <w:rsid w:val="0014751D"/>
    <w:rsid w:val="0014754F"/>
    <w:rsid w:val="001475D9"/>
    <w:rsid w:val="001476DE"/>
    <w:rsid w:val="00147987"/>
    <w:rsid w:val="001479AB"/>
    <w:rsid w:val="00147BCD"/>
    <w:rsid w:val="00147D65"/>
    <w:rsid w:val="00147D91"/>
    <w:rsid w:val="00147E31"/>
    <w:rsid w:val="00150135"/>
    <w:rsid w:val="00150261"/>
    <w:rsid w:val="001503DF"/>
    <w:rsid w:val="0015041E"/>
    <w:rsid w:val="00150478"/>
    <w:rsid w:val="00150691"/>
    <w:rsid w:val="001507F7"/>
    <w:rsid w:val="001508E1"/>
    <w:rsid w:val="00150A9C"/>
    <w:rsid w:val="00150BAF"/>
    <w:rsid w:val="00150C35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4D"/>
    <w:rsid w:val="00151482"/>
    <w:rsid w:val="001514D3"/>
    <w:rsid w:val="001515A3"/>
    <w:rsid w:val="0015165F"/>
    <w:rsid w:val="00151771"/>
    <w:rsid w:val="00151805"/>
    <w:rsid w:val="00151887"/>
    <w:rsid w:val="001518AA"/>
    <w:rsid w:val="001519B9"/>
    <w:rsid w:val="001519F7"/>
    <w:rsid w:val="00151B1A"/>
    <w:rsid w:val="00151B8E"/>
    <w:rsid w:val="00151CD7"/>
    <w:rsid w:val="00151D85"/>
    <w:rsid w:val="00151E32"/>
    <w:rsid w:val="00152066"/>
    <w:rsid w:val="00152164"/>
    <w:rsid w:val="00152290"/>
    <w:rsid w:val="00152446"/>
    <w:rsid w:val="0015255A"/>
    <w:rsid w:val="00152761"/>
    <w:rsid w:val="0015289B"/>
    <w:rsid w:val="001528A9"/>
    <w:rsid w:val="00152953"/>
    <w:rsid w:val="00152A3B"/>
    <w:rsid w:val="00152C2F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20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DA0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CEB"/>
    <w:rsid w:val="00155DBE"/>
    <w:rsid w:val="00155E1A"/>
    <w:rsid w:val="00155F7A"/>
    <w:rsid w:val="00156101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7A2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98"/>
    <w:rsid w:val="001613D3"/>
    <w:rsid w:val="001615D8"/>
    <w:rsid w:val="00161752"/>
    <w:rsid w:val="001618A3"/>
    <w:rsid w:val="00161949"/>
    <w:rsid w:val="00161A02"/>
    <w:rsid w:val="00161BEA"/>
    <w:rsid w:val="00161C13"/>
    <w:rsid w:val="00161C23"/>
    <w:rsid w:val="001621C7"/>
    <w:rsid w:val="00162262"/>
    <w:rsid w:val="001622ED"/>
    <w:rsid w:val="001623B2"/>
    <w:rsid w:val="001623D9"/>
    <w:rsid w:val="00162511"/>
    <w:rsid w:val="001625FE"/>
    <w:rsid w:val="00162759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21"/>
    <w:rsid w:val="0016394B"/>
    <w:rsid w:val="001639BC"/>
    <w:rsid w:val="001639F2"/>
    <w:rsid w:val="00163AFC"/>
    <w:rsid w:val="00163BCB"/>
    <w:rsid w:val="00163C1C"/>
    <w:rsid w:val="00163D81"/>
    <w:rsid w:val="00163DA4"/>
    <w:rsid w:val="00163F71"/>
    <w:rsid w:val="00164046"/>
    <w:rsid w:val="001641D2"/>
    <w:rsid w:val="00164331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A9D"/>
    <w:rsid w:val="00164E14"/>
    <w:rsid w:val="00165001"/>
    <w:rsid w:val="00165137"/>
    <w:rsid w:val="0016513E"/>
    <w:rsid w:val="001651D8"/>
    <w:rsid w:val="0016546A"/>
    <w:rsid w:val="00165668"/>
    <w:rsid w:val="00165751"/>
    <w:rsid w:val="00165826"/>
    <w:rsid w:val="00165D6F"/>
    <w:rsid w:val="00165EBB"/>
    <w:rsid w:val="00165EEC"/>
    <w:rsid w:val="00166013"/>
    <w:rsid w:val="00166098"/>
    <w:rsid w:val="0016634F"/>
    <w:rsid w:val="00166377"/>
    <w:rsid w:val="00166764"/>
    <w:rsid w:val="001667CB"/>
    <w:rsid w:val="0016690D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C3A"/>
    <w:rsid w:val="00167D4E"/>
    <w:rsid w:val="00167F56"/>
    <w:rsid w:val="00170397"/>
    <w:rsid w:val="0017039B"/>
    <w:rsid w:val="001703F5"/>
    <w:rsid w:val="001706E4"/>
    <w:rsid w:val="0017079B"/>
    <w:rsid w:val="001707B1"/>
    <w:rsid w:val="0017083A"/>
    <w:rsid w:val="001708D0"/>
    <w:rsid w:val="0017093A"/>
    <w:rsid w:val="001709FE"/>
    <w:rsid w:val="00170C49"/>
    <w:rsid w:val="00170C7F"/>
    <w:rsid w:val="00170CB1"/>
    <w:rsid w:val="00170D47"/>
    <w:rsid w:val="00170D60"/>
    <w:rsid w:val="00170D89"/>
    <w:rsid w:val="0017110A"/>
    <w:rsid w:val="001714AD"/>
    <w:rsid w:val="001715C6"/>
    <w:rsid w:val="001716A7"/>
    <w:rsid w:val="00171809"/>
    <w:rsid w:val="00171944"/>
    <w:rsid w:val="00171B50"/>
    <w:rsid w:val="00171B77"/>
    <w:rsid w:val="00171C8E"/>
    <w:rsid w:val="00171D7E"/>
    <w:rsid w:val="00171F14"/>
    <w:rsid w:val="00171FCA"/>
    <w:rsid w:val="00171FD9"/>
    <w:rsid w:val="0017226B"/>
    <w:rsid w:val="001722FC"/>
    <w:rsid w:val="0017231D"/>
    <w:rsid w:val="00172491"/>
    <w:rsid w:val="0017250F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48B"/>
    <w:rsid w:val="00173869"/>
    <w:rsid w:val="001738A5"/>
    <w:rsid w:val="00173A00"/>
    <w:rsid w:val="00173BF5"/>
    <w:rsid w:val="00173BF8"/>
    <w:rsid w:val="00173C0E"/>
    <w:rsid w:val="00173DC4"/>
    <w:rsid w:val="00173E0C"/>
    <w:rsid w:val="00173F0C"/>
    <w:rsid w:val="001741DE"/>
    <w:rsid w:val="00174344"/>
    <w:rsid w:val="00174456"/>
    <w:rsid w:val="00174539"/>
    <w:rsid w:val="0017455A"/>
    <w:rsid w:val="00174717"/>
    <w:rsid w:val="0017474E"/>
    <w:rsid w:val="00174794"/>
    <w:rsid w:val="00174871"/>
    <w:rsid w:val="001749F7"/>
    <w:rsid w:val="00174B06"/>
    <w:rsid w:val="00174C74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71"/>
    <w:rsid w:val="0017599C"/>
    <w:rsid w:val="001759A7"/>
    <w:rsid w:val="00175AAD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22"/>
    <w:rsid w:val="001765DA"/>
    <w:rsid w:val="001767DF"/>
    <w:rsid w:val="00176C21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79F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5C5"/>
    <w:rsid w:val="001807B8"/>
    <w:rsid w:val="001807FE"/>
    <w:rsid w:val="00180A4C"/>
    <w:rsid w:val="00180AC2"/>
    <w:rsid w:val="00180CC7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7DC"/>
    <w:rsid w:val="00181951"/>
    <w:rsid w:val="00181B3A"/>
    <w:rsid w:val="00181E2F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0B"/>
    <w:rsid w:val="00183B70"/>
    <w:rsid w:val="00183B96"/>
    <w:rsid w:val="00183BFC"/>
    <w:rsid w:val="00183C02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0F"/>
    <w:rsid w:val="00184792"/>
    <w:rsid w:val="00184B68"/>
    <w:rsid w:val="00184BEE"/>
    <w:rsid w:val="00184DAB"/>
    <w:rsid w:val="00184F51"/>
    <w:rsid w:val="0018505F"/>
    <w:rsid w:val="001851AB"/>
    <w:rsid w:val="00185257"/>
    <w:rsid w:val="001852A6"/>
    <w:rsid w:val="00185308"/>
    <w:rsid w:val="001854E5"/>
    <w:rsid w:val="00185730"/>
    <w:rsid w:val="001857AB"/>
    <w:rsid w:val="00185898"/>
    <w:rsid w:val="00185991"/>
    <w:rsid w:val="00185A0F"/>
    <w:rsid w:val="00185A3A"/>
    <w:rsid w:val="00185CC5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7C6"/>
    <w:rsid w:val="0018680C"/>
    <w:rsid w:val="00186864"/>
    <w:rsid w:val="00186900"/>
    <w:rsid w:val="00186AAC"/>
    <w:rsid w:val="00186B4D"/>
    <w:rsid w:val="00186D3B"/>
    <w:rsid w:val="00186FCC"/>
    <w:rsid w:val="00186FD6"/>
    <w:rsid w:val="00186FDC"/>
    <w:rsid w:val="00187290"/>
    <w:rsid w:val="001872A2"/>
    <w:rsid w:val="0018748A"/>
    <w:rsid w:val="0018767B"/>
    <w:rsid w:val="00187683"/>
    <w:rsid w:val="0018779F"/>
    <w:rsid w:val="001877F2"/>
    <w:rsid w:val="00187908"/>
    <w:rsid w:val="00187A15"/>
    <w:rsid w:val="00187A4D"/>
    <w:rsid w:val="00187B5B"/>
    <w:rsid w:val="00187D65"/>
    <w:rsid w:val="00190025"/>
    <w:rsid w:val="001900E9"/>
    <w:rsid w:val="00190205"/>
    <w:rsid w:val="00190307"/>
    <w:rsid w:val="00190519"/>
    <w:rsid w:val="00190705"/>
    <w:rsid w:val="001908EB"/>
    <w:rsid w:val="00190927"/>
    <w:rsid w:val="00190A67"/>
    <w:rsid w:val="00190A89"/>
    <w:rsid w:val="00190BD5"/>
    <w:rsid w:val="00190BE0"/>
    <w:rsid w:val="00190C0D"/>
    <w:rsid w:val="00190EE3"/>
    <w:rsid w:val="00190F04"/>
    <w:rsid w:val="00190F84"/>
    <w:rsid w:val="00190FB0"/>
    <w:rsid w:val="0019106A"/>
    <w:rsid w:val="00191326"/>
    <w:rsid w:val="001913FD"/>
    <w:rsid w:val="00191719"/>
    <w:rsid w:val="00191727"/>
    <w:rsid w:val="00191838"/>
    <w:rsid w:val="0019189A"/>
    <w:rsid w:val="00191923"/>
    <w:rsid w:val="00191A2B"/>
    <w:rsid w:val="00191B41"/>
    <w:rsid w:val="00191D51"/>
    <w:rsid w:val="00191E27"/>
    <w:rsid w:val="00191EBF"/>
    <w:rsid w:val="00191EC3"/>
    <w:rsid w:val="00191F47"/>
    <w:rsid w:val="001920AC"/>
    <w:rsid w:val="0019213A"/>
    <w:rsid w:val="00192426"/>
    <w:rsid w:val="001924C7"/>
    <w:rsid w:val="001925E5"/>
    <w:rsid w:val="00192616"/>
    <w:rsid w:val="001927A8"/>
    <w:rsid w:val="001929C8"/>
    <w:rsid w:val="00192C50"/>
    <w:rsid w:val="00192D98"/>
    <w:rsid w:val="00193020"/>
    <w:rsid w:val="00193126"/>
    <w:rsid w:val="00193150"/>
    <w:rsid w:val="00193173"/>
    <w:rsid w:val="001931D0"/>
    <w:rsid w:val="0019350F"/>
    <w:rsid w:val="001935F1"/>
    <w:rsid w:val="001936F8"/>
    <w:rsid w:val="0019372C"/>
    <w:rsid w:val="001937CF"/>
    <w:rsid w:val="00193927"/>
    <w:rsid w:val="00193936"/>
    <w:rsid w:val="00193987"/>
    <w:rsid w:val="00193D52"/>
    <w:rsid w:val="00193D96"/>
    <w:rsid w:val="00193E9D"/>
    <w:rsid w:val="00193FD2"/>
    <w:rsid w:val="00194059"/>
    <w:rsid w:val="00194191"/>
    <w:rsid w:val="001943A8"/>
    <w:rsid w:val="001944E7"/>
    <w:rsid w:val="00194514"/>
    <w:rsid w:val="001946CE"/>
    <w:rsid w:val="001946CF"/>
    <w:rsid w:val="001947E7"/>
    <w:rsid w:val="0019486A"/>
    <w:rsid w:val="00194ACB"/>
    <w:rsid w:val="00194B76"/>
    <w:rsid w:val="00194F68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94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5FEB"/>
    <w:rsid w:val="00196033"/>
    <w:rsid w:val="00196038"/>
    <w:rsid w:val="0019603E"/>
    <w:rsid w:val="00196085"/>
    <w:rsid w:val="001967A5"/>
    <w:rsid w:val="00196824"/>
    <w:rsid w:val="0019687B"/>
    <w:rsid w:val="001968C6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644"/>
    <w:rsid w:val="001977EF"/>
    <w:rsid w:val="001978BE"/>
    <w:rsid w:val="00197A0B"/>
    <w:rsid w:val="00197A8F"/>
    <w:rsid w:val="00197AAF"/>
    <w:rsid w:val="00197BE9"/>
    <w:rsid w:val="00197CCF"/>
    <w:rsid w:val="00197D34"/>
    <w:rsid w:val="00197D85"/>
    <w:rsid w:val="00197EBE"/>
    <w:rsid w:val="00197F9A"/>
    <w:rsid w:val="001A012C"/>
    <w:rsid w:val="001A01DC"/>
    <w:rsid w:val="001A0303"/>
    <w:rsid w:val="001A031A"/>
    <w:rsid w:val="001A032E"/>
    <w:rsid w:val="001A03EC"/>
    <w:rsid w:val="001A0421"/>
    <w:rsid w:val="001A0423"/>
    <w:rsid w:val="001A0452"/>
    <w:rsid w:val="001A0530"/>
    <w:rsid w:val="001A055E"/>
    <w:rsid w:val="001A067A"/>
    <w:rsid w:val="001A0807"/>
    <w:rsid w:val="001A0C3F"/>
    <w:rsid w:val="001A0CF7"/>
    <w:rsid w:val="001A0DD8"/>
    <w:rsid w:val="001A0EFE"/>
    <w:rsid w:val="001A0F75"/>
    <w:rsid w:val="001A0FF5"/>
    <w:rsid w:val="001A111B"/>
    <w:rsid w:val="001A1323"/>
    <w:rsid w:val="001A1327"/>
    <w:rsid w:val="001A1356"/>
    <w:rsid w:val="001A145C"/>
    <w:rsid w:val="001A1806"/>
    <w:rsid w:val="001A1A3F"/>
    <w:rsid w:val="001A1A4B"/>
    <w:rsid w:val="001A1C32"/>
    <w:rsid w:val="001A1CFE"/>
    <w:rsid w:val="001A1EDB"/>
    <w:rsid w:val="001A20DB"/>
    <w:rsid w:val="001A2195"/>
    <w:rsid w:val="001A21DD"/>
    <w:rsid w:val="001A22C2"/>
    <w:rsid w:val="001A258A"/>
    <w:rsid w:val="001A263A"/>
    <w:rsid w:val="001A26DC"/>
    <w:rsid w:val="001A2939"/>
    <w:rsid w:val="001A2AFE"/>
    <w:rsid w:val="001A2B04"/>
    <w:rsid w:val="001A2B44"/>
    <w:rsid w:val="001A2EB2"/>
    <w:rsid w:val="001A2F39"/>
    <w:rsid w:val="001A2FD5"/>
    <w:rsid w:val="001A3037"/>
    <w:rsid w:val="001A3061"/>
    <w:rsid w:val="001A30B0"/>
    <w:rsid w:val="001A30CC"/>
    <w:rsid w:val="001A30FB"/>
    <w:rsid w:val="001A32FC"/>
    <w:rsid w:val="001A3513"/>
    <w:rsid w:val="001A3568"/>
    <w:rsid w:val="001A35A7"/>
    <w:rsid w:val="001A35B2"/>
    <w:rsid w:val="001A369A"/>
    <w:rsid w:val="001A36CF"/>
    <w:rsid w:val="001A373D"/>
    <w:rsid w:val="001A3974"/>
    <w:rsid w:val="001A39C8"/>
    <w:rsid w:val="001A39D2"/>
    <w:rsid w:val="001A3B18"/>
    <w:rsid w:val="001A3EB5"/>
    <w:rsid w:val="001A3F0F"/>
    <w:rsid w:val="001A3FA5"/>
    <w:rsid w:val="001A40A3"/>
    <w:rsid w:val="001A40EE"/>
    <w:rsid w:val="001A40F4"/>
    <w:rsid w:val="001A42A6"/>
    <w:rsid w:val="001A42DC"/>
    <w:rsid w:val="001A42F5"/>
    <w:rsid w:val="001A4394"/>
    <w:rsid w:val="001A482C"/>
    <w:rsid w:val="001A4A40"/>
    <w:rsid w:val="001A4AB5"/>
    <w:rsid w:val="001A4AFD"/>
    <w:rsid w:val="001A4EDF"/>
    <w:rsid w:val="001A4FA7"/>
    <w:rsid w:val="001A5070"/>
    <w:rsid w:val="001A50EA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D6F"/>
    <w:rsid w:val="001A6E01"/>
    <w:rsid w:val="001A6E56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68E"/>
    <w:rsid w:val="001A77EE"/>
    <w:rsid w:val="001A7912"/>
    <w:rsid w:val="001A7924"/>
    <w:rsid w:val="001A7BF4"/>
    <w:rsid w:val="001A7C23"/>
    <w:rsid w:val="001A7CBD"/>
    <w:rsid w:val="001A7D65"/>
    <w:rsid w:val="001A7D75"/>
    <w:rsid w:val="001A7D8B"/>
    <w:rsid w:val="001A7E7D"/>
    <w:rsid w:val="001A7EA4"/>
    <w:rsid w:val="001A7F9D"/>
    <w:rsid w:val="001A7FC8"/>
    <w:rsid w:val="001A7FEC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0FC0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BE6"/>
    <w:rsid w:val="001B2C5E"/>
    <w:rsid w:val="001B2CF4"/>
    <w:rsid w:val="001B2DA8"/>
    <w:rsid w:val="001B2EEF"/>
    <w:rsid w:val="001B2F10"/>
    <w:rsid w:val="001B2FFF"/>
    <w:rsid w:val="001B3134"/>
    <w:rsid w:val="001B319F"/>
    <w:rsid w:val="001B31B4"/>
    <w:rsid w:val="001B34D4"/>
    <w:rsid w:val="001B359D"/>
    <w:rsid w:val="001B3754"/>
    <w:rsid w:val="001B379B"/>
    <w:rsid w:val="001B3800"/>
    <w:rsid w:val="001B38EE"/>
    <w:rsid w:val="001B3985"/>
    <w:rsid w:val="001B39AB"/>
    <w:rsid w:val="001B3B23"/>
    <w:rsid w:val="001B3B78"/>
    <w:rsid w:val="001B3CA5"/>
    <w:rsid w:val="001B3E2F"/>
    <w:rsid w:val="001B4083"/>
    <w:rsid w:val="001B4329"/>
    <w:rsid w:val="001B447D"/>
    <w:rsid w:val="001B45F0"/>
    <w:rsid w:val="001B45F7"/>
    <w:rsid w:val="001B485D"/>
    <w:rsid w:val="001B4881"/>
    <w:rsid w:val="001B4974"/>
    <w:rsid w:val="001B4982"/>
    <w:rsid w:val="001B4A2D"/>
    <w:rsid w:val="001B4B95"/>
    <w:rsid w:val="001B4BAB"/>
    <w:rsid w:val="001B4D3B"/>
    <w:rsid w:val="001B4E81"/>
    <w:rsid w:val="001B4F56"/>
    <w:rsid w:val="001B509B"/>
    <w:rsid w:val="001B51B8"/>
    <w:rsid w:val="001B5261"/>
    <w:rsid w:val="001B52DE"/>
    <w:rsid w:val="001B5332"/>
    <w:rsid w:val="001B538C"/>
    <w:rsid w:val="001B53B3"/>
    <w:rsid w:val="001B53B4"/>
    <w:rsid w:val="001B540F"/>
    <w:rsid w:val="001B54E7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5FB"/>
    <w:rsid w:val="001B67CD"/>
    <w:rsid w:val="001B684F"/>
    <w:rsid w:val="001B6ACB"/>
    <w:rsid w:val="001B6AF3"/>
    <w:rsid w:val="001B6C03"/>
    <w:rsid w:val="001B6C72"/>
    <w:rsid w:val="001B6C77"/>
    <w:rsid w:val="001B6E44"/>
    <w:rsid w:val="001B704B"/>
    <w:rsid w:val="001B70CF"/>
    <w:rsid w:val="001B716B"/>
    <w:rsid w:val="001B71E9"/>
    <w:rsid w:val="001B748B"/>
    <w:rsid w:val="001B74B6"/>
    <w:rsid w:val="001B757A"/>
    <w:rsid w:val="001B75E5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688"/>
    <w:rsid w:val="001C0883"/>
    <w:rsid w:val="001C09A8"/>
    <w:rsid w:val="001C0FC4"/>
    <w:rsid w:val="001C1066"/>
    <w:rsid w:val="001C1067"/>
    <w:rsid w:val="001C1153"/>
    <w:rsid w:val="001C1366"/>
    <w:rsid w:val="001C1578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B62"/>
    <w:rsid w:val="001C2C45"/>
    <w:rsid w:val="001C2D00"/>
    <w:rsid w:val="001C2DFA"/>
    <w:rsid w:val="001C2E60"/>
    <w:rsid w:val="001C2EB7"/>
    <w:rsid w:val="001C2F94"/>
    <w:rsid w:val="001C3177"/>
    <w:rsid w:val="001C31F0"/>
    <w:rsid w:val="001C325A"/>
    <w:rsid w:val="001C325B"/>
    <w:rsid w:val="001C3275"/>
    <w:rsid w:val="001C32C2"/>
    <w:rsid w:val="001C3324"/>
    <w:rsid w:val="001C3474"/>
    <w:rsid w:val="001C3486"/>
    <w:rsid w:val="001C3663"/>
    <w:rsid w:val="001C38B8"/>
    <w:rsid w:val="001C3940"/>
    <w:rsid w:val="001C3CFB"/>
    <w:rsid w:val="001C3DC6"/>
    <w:rsid w:val="001C3E8C"/>
    <w:rsid w:val="001C3EA8"/>
    <w:rsid w:val="001C3EAE"/>
    <w:rsid w:val="001C3EE4"/>
    <w:rsid w:val="001C41BF"/>
    <w:rsid w:val="001C4293"/>
    <w:rsid w:val="001C46D1"/>
    <w:rsid w:val="001C470C"/>
    <w:rsid w:val="001C483B"/>
    <w:rsid w:val="001C4A56"/>
    <w:rsid w:val="001C4AF7"/>
    <w:rsid w:val="001C4F5F"/>
    <w:rsid w:val="001C4F99"/>
    <w:rsid w:val="001C5080"/>
    <w:rsid w:val="001C518A"/>
    <w:rsid w:val="001C5558"/>
    <w:rsid w:val="001C562E"/>
    <w:rsid w:val="001C5883"/>
    <w:rsid w:val="001C589B"/>
    <w:rsid w:val="001C58A6"/>
    <w:rsid w:val="001C5901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0DD"/>
    <w:rsid w:val="001C6172"/>
    <w:rsid w:val="001C619C"/>
    <w:rsid w:val="001C61D4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6EC"/>
    <w:rsid w:val="001C7701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996"/>
    <w:rsid w:val="001D0BA1"/>
    <w:rsid w:val="001D0BA3"/>
    <w:rsid w:val="001D0D8F"/>
    <w:rsid w:val="001D1162"/>
    <w:rsid w:val="001D1258"/>
    <w:rsid w:val="001D13B0"/>
    <w:rsid w:val="001D145A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375"/>
    <w:rsid w:val="001D24B5"/>
    <w:rsid w:val="001D2556"/>
    <w:rsid w:val="001D2844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144"/>
    <w:rsid w:val="001D320D"/>
    <w:rsid w:val="001D3277"/>
    <w:rsid w:val="001D329E"/>
    <w:rsid w:val="001D3414"/>
    <w:rsid w:val="001D3630"/>
    <w:rsid w:val="001D39A7"/>
    <w:rsid w:val="001D3AFD"/>
    <w:rsid w:val="001D3C68"/>
    <w:rsid w:val="001D3C83"/>
    <w:rsid w:val="001D3E76"/>
    <w:rsid w:val="001D3FB4"/>
    <w:rsid w:val="001D40F7"/>
    <w:rsid w:val="001D413C"/>
    <w:rsid w:val="001D4315"/>
    <w:rsid w:val="001D43C0"/>
    <w:rsid w:val="001D4429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191"/>
    <w:rsid w:val="001D531A"/>
    <w:rsid w:val="001D54F0"/>
    <w:rsid w:val="001D57BC"/>
    <w:rsid w:val="001D57C4"/>
    <w:rsid w:val="001D5A87"/>
    <w:rsid w:val="001D6042"/>
    <w:rsid w:val="001D60B3"/>
    <w:rsid w:val="001D6144"/>
    <w:rsid w:val="001D6162"/>
    <w:rsid w:val="001D61BD"/>
    <w:rsid w:val="001D61CE"/>
    <w:rsid w:val="001D64BC"/>
    <w:rsid w:val="001D6567"/>
    <w:rsid w:val="001D66CA"/>
    <w:rsid w:val="001D66EF"/>
    <w:rsid w:val="001D6B43"/>
    <w:rsid w:val="001D6B96"/>
    <w:rsid w:val="001D6BFD"/>
    <w:rsid w:val="001D6D4C"/>
    <w:rsid w:val="001D6E61"/>
    <w:rsid w:val="001D6EAA"/>
    <w:rsid w:val="001D6EE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7B"/>
    <w:rsid w:val="001D7B96"/>
    <w:rsid w:val="001D7E25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58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5A6"/>
    <w:rsid w:val="001E25B3"/>
    <w:rsid w:val="001E266E"/>
    <w:rsid w:val="001E26EE"/>
    <w:rsid w:val="001E27E3"/>
    <w:rsid w:val="001E2B61"/>
    <w:rsid w:val="001E2C78"/>
    <w:rsid w:val="001E2CD1"/>
    <w:rsid w:val="001E2D26"/>
    <w:rsid w:val="001E2E16"/>
    <w:rsid w:val="001E2EEF"/>
    <w:rsid w:val="001E2FA0"/>
    <w:rsid w:val="001E30A9"/>
    <w:rsid w:val="001E30F6"/>
    <w:rsid w:val="001E3188"/>
    <w:rsid w:val="001E31D1"/>
    <w:rsid w:val="001E32BE"/>
    <w:rsid w:val="001E37BD"/>
    <w:rsid w:val="001E3A45"/>
    <w:rsid w:val="001E3A77"/>
    <w:rsid w:val="001E3CC6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B53"/>
    <w:rsid w:val="001E4C13"/>
    <w:rsid w:val="001E4FDC"/>
    <w:rsid w:val="001E504C"/>
    <w:rsid w:val="001E50CB"/>
    <w:rsid w:val="001E5108"/>
    <w:rsid w:val="001E5214"/>
    <w:rsid w:val="001E522E"/>
    <w:rsid w:val="001E5234"/>
    <w:rsid w:val="001E55D9"/>
    <w:rsid w:val="001E5612"/>
    <w:rsid w:val="001E5671"/>
    <w:rsid w:val="001E5674"/>
    <w:rsid w:val="001E57E9"/>
    <w:rsid w:val="001E598B"/>
    <w:rsid w:val="001E59F3"/>
    <w:rsid w:val="001E5A75"/>
    <w:rsid w:val="001E5AC8"/>
    <w:rsid w:val="001E5BB2"/>
    <w:rsid w:val="001E5CE7"/>
    <w:rsid w:val="001E5D1F"/>
    <w:rsid w:val="001E5DE7"/>
    <w:rsid w:val="001E5EA2"/>
    <w:rsid w:val="001E5F10"/>
    <w:rsid w:val="001E6001"/>
    <w:rsid w:val="001E60BA"/>
    <w:rsid w:val="001E613C"/>
    <w:rsid w:val="001E62B3"/>
    <w:rsid w:val="001E62BE"/>
    <w:rsid w:val="001E6395"/>
    <w:rsid w:val="001E6419"/>
    <w:rsid w:val="001E6434"/>
    <w:rsid w:val="001E6446"/>
    <w:rsid w:val="001E648D"/>
    <w:rsid w:val="001E64E2"/>
    <w:rsid w:val="001E66E3"/>
    <w:rsid w:val="001E673D"/>
    <w:rsid w:val="001E67DD"/>
    <w:rsid w:val="001E684F"/>
    <w:rsid w:val="001E6929"/>
    <w:rsid w:val="001E6944"/>
    <w:rsid w:val="001E6C1B"/>
    <w:rsid w:val="001E6C62"/>
    <w:rsid w:val="001E6DE6"/>
    <w:rsid w:val="001E6EE0"/>
    <w:rsid w:val="001E6F14"/>
    <w:rsid w:val="001E6F1B"/>
    <w:rsid w:val="001E6F91"/>
    <w:rsid w:val="001E6FEA"/>
    <w:rsid w:val="001E719A"/>
    <w:rsid w:val="001E7260"/>
    <w:rsid w:val="001E72B2"/>
    <w:rsid w:val="001E7377"/>
    <w:rsid w:val="001E73D8"/>
    <w:rsid w:val="001E743E"/>
    <w:rsid w:val="001E74BD"/>
    <w:rsid w:val="001E750C"/>
    <w:rsid w:val="001E76B5"/>
    <w:rsid w:val="001E7A06"/>
    <w:rsid w:val="001E7C10"/>
    <w:rsid w:val="001E7CB9"/>
    <w:rsid w:val="001E7D0E"/>
    <w:rsid w:val="001E7E9A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E2B"/>
    <w:rsid w:val="001F0FCD"/>
    <w:rsid w:val="001F0FEE"/>
    <w:rsid w:val="001F1443"/>
    <w:rsid w:val="001F14D8"/>
    <w:rsid w:val="001F14F7"/>
    <w:rsid w:val="001F16FD"/>
    <w:rsid w:val="001F1879"/>
    <w:rsid w:val="001F1950"/>
    <w:rsid w:val="001F1B1E"/>
    <w:rsid w:val="001F1DFA"/>
    <w:rsid w:val="001F1F6F"/>
    <w:rsid w:val="001F204D"/>
    <w:rsid w:val="001F2093"/>
    <w:rsid w:val="001F20D6"/>
    <w:rsid w:val="001F214B"/>
    <w:rsid w:val="001F21AF"/>
    <w:rsid w:val="001F21B7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0BB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D51"/>
    <w:rsid w:val="001F3E5E"/>
    <w:rsid w:val="001F3E69"/>
    <w:rsid w:val="001F406B"/>
    <w:rsid w:val="001F45E8"/>
    <w:rsid w:val="001F47B4"/>
    <w:rsid w:val="001F4835"/>
    <w:rsid w:val="001F4986"/>
    <w:rsid w:val="001F4AE1"/>
    <w:rsid w:val="001F4CC4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6F6"/>
    <w:rsid w:val="001F571C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9D6"/>
    <w:rsid w:val="001F6B9C"/>
    <w:rsid w:val="001F6DAC"/>
    <w:rsid w:val="001F6E45"/>
    <w:rsid w:val="001F6E6E"/>
    <w:rsid w:val="001F6FB6"/>
    <w:rsid w:val="001F703C"/>
    <w:rsid w:val="001F7062"/>
    <w:rsid w:val="001F7134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5D9"/>
    <w:rsid w:val="001F77B7"/>
    <w:rsid w:val="001F784C"/>
    <w:rsid w:val="001F78C9"/>
    <w:rsid w:val="001F798D"/>
    <w:rsid w:val="001F7AB5"/>
    <w:rsid w:val="001F7B31"/>
    <w:rsid w:val="001F7CC0"/>
    <w:rsid w:val="001F7DD6"/>
    <w:rsid w:val="001F7FB0"/>
    <w:rsid w:val="00200014"/>
    <w:rsid w:val="002000F1"/>
    <w:rsid w:val="002000F2"/>
    <w:rsid w:val="002000F3"/>
    <w:rsid w:val="002000FC"/>
    <w:rsid w:val="00200333"/>
    <w:rsid w:val="0020037C"/>
    <w:rsid w:val="002003F5"/>
    <w:rsid w:val="00200688"/>
    <w:rsid w:val="0020070C"/>
    <w:rsid w:val="00200780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23D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78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37"/>
    <w:rsid w:val="0020407A"/>
    <w:rsid w:val="0020416B"/>
    <w:rsid w:val="0020437D"/>
    <w:rsid w:val="002044F9"/>
    <w:rsid w:val="002047DE"/>
    <w:rsid w:val="00204838"/>
    <w:rsid w:val="0020489D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5B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6F34"/>
    <w:rsid w:val="002070D1"/>
    <w:rsid w:val="00207414"/>
    <w:rsid w:val="0020742D"/>
    <w:rsid w:val="00207463"/>
    <w:rsid w:val="00207613"/>
    <w:rsid w:val="00207847"/>
    <w:rsid w:val="002078E5"/>
    <w:rsid w:val="00207AF9"/>
    <w:rsid w:val="00207AFE"/>
    <w:rsid w:val="00207BB9"/>
    <w:rsid w:val="00207CBF"/>
    <w:rsid w:val="00207D51"/>
    <w:rsid w:val="00207DAA"/>
    <w:rsid w:val="00207DC4"/>
    <w:rsid w:val="00207EB6"/>
    <w:rsid w:val="00207F34"/>
    <w:rsid w:val="00210018"/>
    <w:rsid w:val="00210055"/>
    <w:rsid w:val="00210058"/>
    <w:rsid w:val="00210074"/>
    <w:rsid w:val="00210174"/>
    <w:rsid w:val="002101A4"/>
    <w:rsid w:val="002102ED"/>
    <w:rsid w:val="00210431"/>
    <w:rsid w:val="002104B5"/>
    <w:rsid w:val="002105F8"/>
    <w:rsid w:val="002106CF"/>
    <w:rsid w:val="0021087E"/>
    <w:rsid w:val="002109D4"/>
    <w:rsid w:val="002109D5"/>
    <w:rsid w:val="00210A2E"/>
    <w:rsid w:val="00210B83"/>
    <w:rsid w:val="00210B84"/>
    <w:rsid w:val="00210BF3"/>
    <w:rsid w:val="00210C84"/>
    <w:rsid w:val="00210C91"/>
    <w:rsid w:val="00210D0B"/>
    <w:rsid w:val="00210F42"/>
    <w:rsid w:val="00211042"/>
    <w:rsid w:val="002110D0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5C"/>
    <w:rsid w:val="0021239E"/>
    <w:rsid w:val="00212424"/>
    <w:rsid w:val="0021252B"/>
    <w:rsid w:val="00212569"/>
    <w:rsid w:val="00212574"/>
    <w:rsid w:val="002125B4"/>
    <w:rsid w:val="00212690"/>
    <w:rsid w:val="00212816"/>
    <w:rsid w:val="002128BD"/>
    <w:rsid w:val="00212ACA"/>
    <w:rsid w:val="00212B4D"/>
    <w:rsid w:val="00212BC6"/>
    <w:rsid w:val="00212C8F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B0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02D"/>
    <w:rsid w:val="00215038"/>
    <w:rsid w:val="00215425"/>
    <w:rsid w:val="0021550D"/>
    <w:rsid w:val="00215575"/>
    <w:rsid w:val="00215777"/>
    <w:rsid w:val="00215863"/>
    <w:rsid w:val="0021586D"/>
    <w:rsid w:val="00215985"/>
    <w:rsid w:val="00215A4C"/>
    <w:rsid w:val="00215B63"/>
    <w:rsid w:val="00215CBA"/>
    <w:rsid w:val="00215D55"/>
    <w:rsid w:val="00215D97"/>
    <w:rsid w:val="00215DAF"/>
    <w:rsid w:val="00215FC6"/>
    <w:rsid w:val="002162EA"/>
    <w:rsid w:val="0021659F"/>
    <w:rsid w:val="002165F9"/>
    <w:rsid w:val="00216685"/>
    <w:rsid w:val="0021671F"/>
    <w:rsid w:val="0021673F"/>
    <w:rsid w:val="002167BA"/>
    <w:rsid w:val="002167E0"/>
    <w:rsid w:val="00216837"/>
    <w:rsid w:val="0021684D"/>
    <w:rsid w:val="00216A4E"/>
    <w:rsid w:val="00216B17"/>
    <w:rsid w:val="00216BBF"/>
    <w:rsid w:val="00216C0E"/>
    <w:rsid w:val="00216C19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ECA"/>
    <w:rsid w:val="00220155"/>
    <w:rsid w:val="002202EC"/>
    <w:rsid w:val="0022040F"/>
    <w:rsid w:val="00220475"/>
    <w:rsid w:val="002204ED"/>
    <w:rsid w:val="00220527"/>
    <w:rsid w:val="00220550"/>
    <w:rsid w:val="0022069C"/>
    <w:rsid w:val="00220724"/>
    <w:rsid w:val="0022072C"/>
    <w:rsid w:val="0022095B"/>
    <w:rsid w:val="00220A3A"/>
    <w:rsid w:val="00220CF0"/>
    <w:rsid w:val="00220E92"/>
    <w:rsid w:val="00220F16"/>
    <w:rsid w:val="00220FD9"/>
    <w:rsid w:val="002210B6"/>
    <w:rsid w:val="002211DD"/>
    <w:rsid w:val="002211E0"/>
    <w:rsid w:val="0022135D"/>
    <w:rsid w:val="0022143C"/>
    <w:rsid w:val="00221623"/>
    <w:rsid w:val="00221741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72E"/>
    <w:rsid w:val="00222825"/>
    <w:rsid w:val="0022289C"/>
    <w:rsid w:val="00222975"/>
    <w:rsid w:val="00222AA4"/>
    <w:rsid w:val="00222CBB"/>
    <w:rsid w:val="00222EE7"/>
    <w:rsid w:val="00222FC9"/>
    <w:rsid w:val="0022310A"/>
    <w:rsid w:val="0022318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27C"/>
    <w:rsid w:val="002243EA"/>
    <w:rsid w:val="002245C7"/>
    <w:rsid w:val="00224684"/>
    <w:rsid w:val="00224839"/>
    <w:rsid w:val="00224951"/>
    <w:rsid w:val="0022497A"/>
    <w:rsid w:val="00224A6D"/>
    <w:rsid w:val="00224A9B"/>
    <w:rsid w:val="00224C25"/>
    <w:rsid w:val="00224C61"/>
    <w:rsid w:val="00224CB2"/>
    <w:rsid w:val="00224D1D"/>
    <w:rsid w:val="00224DC0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02"/>
    <w:rsid w:val="00225B7F"/>
    <w:rsid w:val="00225C06"/>
    <w:rsid w:val="00225CA2"/>
    <w:rsid w:val="00225D54"/>
    <w:rsid w:val="00225F2F"/>
    <w:rsid w:val="00225FDD"/>
    <w:rsid w:val="002263BC"/>
    <w:rsid w:val="0022657F"/>
    <w:rsid w:val="002265D9"/>
    <w:rsid w:val="0022671E"/>
    <w:rsid w:val="00226770"/>
    <w:rsid w:val="002267E2"/>
    <w:rsid w:val="0022692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0D"/>
    <w:rsid w:val="00227F9E"/>
    <w:rsid w:val="00227FD9"/>
    <w:rsid w:val="00230040"/>
    <w:rsid w:val="00230079"/>
    <w:rsid w:val="002300E1"/>
    <w:rsid w:val="00230322"/>
    <w:rsid w:val="002304BA"/>
    <w:rsid w:val="002305EF"/>
    <w:rsid w:val="002305FC"/>
    <w:rsid w:val="00230609"/>
    <w:rsid w:val="002306C0"/>
    <w:rsid w:val="00230944"/>
    <w:rsid w:val="00230AD3"/>
    <w:rsid w:val="00230BB1"/>
    <w:rsid w:val="00230CDF"/>
    <w:rsid w:val="00230DBD"/>
    <w:rsid w:val="00230E92"/>
    <w:rsid w:val="00230F08"/>
    <w:rsid w:val="00230F2F"/>
    <w:rsid w:val="00230FDC"/>
    <w:rsid w:val="0023101D"/>
    <w:rsid w:val="0023120B"/>
    <w:rsid w:val="0023129E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60"/>
    <w:rsid w:val="00232390"/>
    <w:rsid w:val="002323A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46"/>
    <w:rsid w:val="00233880"/>
    <w:rsid w:val="00233895"/>
    <w:rsid w:val="00233AFB"/>
    <w:rsid w:val="00233B04"/>
    <w:rsid w:val="00233D15"/>
    <w:rsid w:val="00233E28"/>
    <w:rsid w:val="00233E3D"/>
    <w:rsid w:val="00233E63"/>
    <w:rsid w:val="00233EAC"/>
    <w:rsid w:val="00233ECA"/>
    <w:rsid w:val="00233F45"/>
    <w:rsid w:val="00234004"/>
    <w:rsid w:val="00234063"/>
    <w:rsid w:val="00234175"/>
    <w:rsid w:val="00234236"/>
    <w:rsid w:val="002342FE"/>
    <w:rsid w:val="002344C8"/>
    <w:rsid w:val="00234524"/>
    <w:rsid w:val="00234575"/>
    <w:rsid w:val="0023464A"/>
    <w:rsid w:val="002347FC"/>
    <w:rsid w:val="002348E2"/>
    <w:rsid w:val="002349C5"/>
    <w:rsid w:val="00234B44"/>
    <w:rsid w:val="00234C98"/>
    <w:rsid w:val="00234CB0"/>
    <w:rsid w:val="00234D45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3B"/>
    <w:rsid w:val="00236674"/>
    <w:rsid w:val="002366E1"/>
    <w:rsid w:val="0023673C"/>
    <w:rsid w:val="0023674A"/>
    <w:rsid w:val="0023681E"/>
    <w:rsid w:val="0023684C"/>
    <w:rsid w:val="002369D9"/>
    <w:rsid w:val="00236A65"/>
    <w:rsid w:val="00236ACB"/>
    <w:rsid w:val="00236C8E"/>
    <w:rsid w:val="00236E47"/>
    <w:rsid w:val="00236F55"/>
    <w:rsid w:val="00236F71"/>
    <w:rsid w:val="00237154"/>
    <w:rsid w:val="002373FC"/>
    <w:rsid w:val="00237435"/>
    <w:rsid w:val="002375A3"/>
    <w:rsid w:val="0023776F"/>
    <w:rsid w:val="002378CB"/>
    <w:rsid w:val="002379B0"/>
    <w:rsid w:val="00237B76"/>
    <w:rsid w:val="00237BC3"/>
    <w:rsid w:val="00237C6F"/>
    <w:rsid w:val="00237D22"/>
    <w:rsid w:val="00237D27"/>
    <w:rsid w:val="00237DB3"/>
    <w:rsid w:val="00237F72"/>
    <w:rsid w:val="002400AE"/>
    <w:rsid w:val="00240240"/>
    <w:rsid w:val="00240387"/>
    <w:rsid w:val="00240685"/>
    <w:rsid w:val="00240784"/>
    <w:rsid w:val="002407DD"/>
    <w:rsid w:val="002407F8"/>
    <w:rsid w:val="00240967"/>
    <w:rsid w:val="002409A3"/>
    <w:rsid w:val="00240A5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10E"/>
    <w:rsid w:val="00241390"/>
    <w:rsid w:val="00241395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D96"/>
    <w:rsid w:val="00241F1E"/>
    <w:rsid w:val="0024206D"/>
    <w:rsid w:val="002421F2"/>
    <w:rsid w:val="00242223"/>
    <w:rsid w:val="0024229F"/>
    <w:rsid w:val="002423F0"/>
    <w:rsid w:val="002425C5"/>
    <w:rsid w:val="002426EA"/>
    <w:rsid w:val="00242954"/>
    <w:rsid w:val="002429C0"/>
    <w:rsid w:val="00242B2A"/>
    <w:rsid w:val="00242CAE"/>
    <w:rsid w:val="00242E34"/>
    <w:rsid w:val="002430F2"/>
    <w:rsid w:val="00243382"/>
    <w:rsid w:val="002434FB"/>
    <w:rsid w:val="002435A0"/>
    <w:rsid w:val="002436E0"/>
    <w:rsid w:val="002436FE"/>
    <w:rsid w:val="00243787"/>
    <w:rsid w:val="002438E0"/>
    <w:rsid w:val="00243A13"/>
    <w:rsid w:val="00243ACD"/>
    <w:rsid w:val="00243BFC"/>
    <w:rsid w:val="00243C61"/>
    <w:rsid w:val="00243CD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7DE"/>
    <w:rsid w:val="0024491C"/>
    <w:rsid w:val="00244924"/>
    <w:rsid w:val="00244934"/>
    <w:rsid w:val="00244A60"/>
    <w:rsid w:val="00244A72"/>
    <w:rsid w:val="00244BA7"/>
    <w:rsid w:val="00244BB1"/>
    <w:rsid w:val="00244E7D"/>
    <w:rsid w:val="00244FE0"/>
    <w:rsid w:val="00244FEB"/>
    <w:rsid w:val="00245048"/>
    <w:rsid w:val="00245083"/>
    <w:rsid w:val="0024514B"/>
    <w:rsid w:val="002452FB"/>
    <w:rsid w:val="0024535F"/>
    <w:rsid w:val="002453ED"/>
    <w:rsid w:val="002453EF"/>
    <w:rsid w:val="00245492"/>
    <w:rsid w:val="00245557"/>
    <w:rsid w:val="0024565F"/>
    <w:rsid w:val="0024566E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22E"/>
    <w:rsid w:val="00246377"/>
    <w:rsid w:val="002463CD"/>
    <w:rsid w:val="0024640A"/>
    <w:rsid w:val="002464E5"/>
    <w:rsid w:val="0024657C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242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4B"/>
    <w:rsid w:val="002500C7"/>
    <w:rsid w:val="002501C3"/>
    <w:rsid w:val="00250211"/>
    <w:rsid w:val="00250383"/>
    <w:rsid w:val="002503D5"/>
    <w:rsid w:val="00250604"/>
    <w:rsid w:val="002507B3"/>
    <w:rsid w:val="00250A93"/>
    <w:rsid w:val="00250D9C"/>
    <w:rsid w:val="00251117"/>
    <w:rsid w:val="00251129"/>
    <w:rsid w:val="00251136"/>
    <w:rsid w:val="0025119E"/>
    <w:rsid w:val="00251231"/>
    <w:rsid w:val="00251237"/>
    <w:rsid w:val="0025129A"/>
    <w:rsid w:val="002512A9"/>
    <w:rsid w:val="0025165E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BAE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33A"/>
    <w:rsid w:val="002543F0"/>
    <w:rsid w:val="002544C5"/>
    <w:rsid w:val="002546DC"/>
    <w:rsid w:val="00254769"/>
    <w:rsid w:val="002547E4"/>
    <w:rsid w:val="00254895"/>
    <w:rsid w:val="00254C40"/>
    <w:rsid w:val="00254D34"/>
    <w:rsid w:val="00254E26"/>
    <w:rsid w:val="00254F42"/>
    <w:rsid w:val="00254F43"/>
    <w:rsid w:val="00255032"/>
    <w:rsid w:val="002550F4"/>
    <w:rsid w:val="0025526A"/>
    <w:rsid w:val="002554A7"/>
    <w:rsid w:val="002554EF"/>
    <w:rsid w:val="0025585C"/>
    <w:rsid w:val="00255936"/>
    <w:rsid w:val="002559C4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81D"/>
    <w:rsid w:val="0025692A"/>
    <w:rsid w:val="00256D9C"/>
    <w:rsid w:val="00256F02"/>
    <w:rsid w:val="00257071"/>
    <w:rsid w:val="0025718E"/>
    <w:rsid w:val="002571C8"/>
    <w:rsid w:val="002571E5"/>
    <w:rsid w:val="002572F1"/>
    <w:rsid w:val="00257331"/>
    <w:rsid w:val="00257424"/>
    <w:rsid w:val="00257730"/>
    <w:rsid w:val="00257924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39"/>
    <w:rsid w:val="00260344"/>
    <w:rsid w:val="002606C7"/>
    <w:rsid w:val="0026075E"/>
    <w:rsid w:val="002608DB"/>
    <w:rsid w:val="00260A6F"/>
    <w:rsid w:val="00260B83"/>
    <w:rsid w:val="00260BBB"/>
    <w:rsid w:val="00260C5F"/>
    <w:rsid w:val="00260C74"/>
    <w:rsid w:val="00260D3F"/>
    <w:rsid w:val="00260E1C"/>
    <w:rsid w:val="00260EDD"/>
    <w:rsid w:val="00260FAD"/>
    <w:rsid w:val="002611B5"/>
    <w:rsid w:val="002612A1"/>
    <w:rsid w:val="00261351"/>
    <w:rsid w:val="00261383"/>
    <w:rsid w:val="00261415"/>
    <w:rsid w:val="00261442"/>
    <w:rsid w:val="0026168B"/>
    <w:rsid w:val="002619F7"/>
    <w:rsid w:val="002619F8"/>
    <w:rsid w:val="00261A3D"/>
    <w:rsid w:val="00261D05"/>
    <w:rsid w:val="00261FE5"/>
    <w:rsid w:val="002620BC"/>
    <w:rsid w:val="002621F9"/>
    <w:rsid w:val="00262201"/>
    <w:rsid w:val="002623AC"/>
    <w:rsid w:val="002623B5"/>
    <w:rsid w:val="002624CA"/>
    <w:rsid w:val="00262508"/>
    <w:rsid w:val="00262578"/>
    <w:rsid w:val="002625C6"/>
    <w:rsid w:val="002626E2"/>
    <w:rsid w:val="002628FC"/>
    <w:rsid w:val="00262979"/>
    <w:rsid w:val="002629B7"/>
    <w:rsid w:val="00262A12"/>
    <w:rsid w:val="00262A70"/>
    <w:rsid w:val="00262B2E"/>
    <w:rsid w:val="00262CEB"/>
    <w:rsid w:val="00262DD6"/>
    <w:rsid w:val="00262E69"/>
    <w:rsid w:val="00262F3E"/>
    <w:rsid w:val="00262F53"/>
    <w:rsid w:val="00263038"/>
    <w:rsid w:val="0026313D"/>
    <w:rsid w:val="0026320C"/>
    <w:rsid w:val="002634A4"/>
    <w:rsid w:val="002637B0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7E9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76C"/>
    <w:rsid w:val="002659E0"/>
    <w:rsid w:val="00265AF9"/>
    <w:rsid w:val="00265B36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B22"/>
    <w:rsid w:val="00266B5F"/>
    <w:rsid w:val="00266C96"/>
    <w:rsid w:val="00266F71"/>
    <w:rsid w:val="0026716C"/>
    <w:rsid w:val="002671A1"/>
    <w:rsid w:val="00267243"/>
    <w:rsid w:val="00267317"/>
    <w:rsid w:val="00267383"/>
    <w:rsid w:val="002673F0"/>
    <w:rsid w:val="00267571"/>
    <w:rsid w:val="00267590"/>
    <w:rsid w:val="0026759E"/>
    <w:rsid w:val="002676D5"/>
    <w:rsid w:val="002677F6"/>
    <w:rsid w:val="00267892"/>
    <w:rsid w:val="00267946"/>
    <w:rsid w:val="0026797A"/>
    <w:rsid w:val="00267A1B"/>
    <w:rsid w:val="00267C46"/>
    <w:rsid w:val="00267CF3"/>
    <w:rsid w:val="00267DAB"/>
    <w:rsid w:val="00267FCF"/>
    <w:rsid w:val="0027030B"/>
    <w:rsid w:val="002704CD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18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4D"/>
    <w:rsid w:val="00271E61"/>
    <w:rsid w:val="00271EEF"/>
    <w:rsid w:val="002720CA"/>
    <w:rsid w:val="002720E2"/>
    <w:rsid w:val="002721E0"/>
    <w:rsid w:val="002721FF"/>
    <w:rsid w:val="0027225F"/>
    <w:rsid w:val="00272410"/>
    <w:rsid w:val="0027242C"/>
    <w:rsid w:val="00272474"/>
    <w:rsid w:val="002724B9"/>
    <w:rsid w:val="0027281F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55D"/>
    <w:rsid w:val="0027365D"/>
    <w:rsid w:val="002736FA"/>
    <w:rsid w:val="0027372B"/>
    <w:rsid w:val="0027378E"/>
    <w:rsid w:val="002738C9"/>
    <w:rsid w:val="00273964"/>
    <w:rsid w:val="00273A8C"/>
    <w:rsid w:val="00273B2D"/>
    <w:rsid w:val="00273B8F"/>
    <w:rsid w:val="00273C3F"/>
    <w:rsid w:val="00273CEE"/>
    <w:rsid w:val="00273CFB"/>
    <w:rsid w:val="00273DF3"/>
    <w:rsid w:val="00273E9E"/>
    <w:rsid w:val="00274020"/>
    <w:rsid w:val="00274397"/>
    <w:rsid w:val="00274404"/>
    <w:rsid w:val="002745FB"/>
    <w:rsid w:val="00274641"/>
    <w:rsid w:val="00274728"/>
    <w:rsid w:val="00274748"/>
    <w:rsid w:val="002747F2"/>
    <w:rsid w:val="0027482E"/>
    <w:rsid w:val="00274AA6"/>
    <w:rsid w:val="00274B45"/>
    <w:rsid w:val="00274BAF"/>
    <w:rsid w:val="00274D08"/>
    <w:rsid w:val="00274D77"/>
    <w:rsid w:val="00274DBA"/>
    <w:rsid w:val="00274DCB"/>
    <w:rsid w:val="002751A7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701"/>
    <w:rsid w:val="00275926"/>
    <w:rsid w:val="00275AED"/>
    <w:rsid w:val="00275B65"/>
    <w:rsid w:val="00276001"/>
    <w:rsid w:val="00276313"/>
    <w:rsid w:val="002763BD"/>
    <w:rsid w:val="00276437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3DF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77EBA"/>
    <w:rsid w:val="0028005C"/>
    <w:rsid w:val="0028007E"/>
    <w:rsid w:val="002800B8"/>
    <w:rsid w:val="002800DE"/>
    <w:rsid w:val="00280196"/>
    <w:rsid w:val="002801E2"/>
    <w:rsid w:val="0028024B"/>
    <w:rsid w:val="002803CC"/>
    <w:rsid w:val="00280423"/>
    <w:rsid w:val="00280487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126"/>
    <w:rsid w:val="00281314"/>
    <w:rsid w:val="0028155B"/>
    <w:rsid w:val="002815F1"/>
    <w:rsid w:val="0028187E"/>
    <w:rsid w:val="002818DD"/>
    <w:rsid w:val="0028192B"/>
    <w:rsid w:val="0028194C"/>
    <w:rsid w:val="002819F7"/>
    <w:rsid w:val="00281B0E"/>
    <w:rsid w:val="00281C3F"/>
    <w:rsid w:val="00281D4D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BA5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848"/>
    <w:rsid w:val="00283977"/>
    <w:rsid w:val="002839B5"/>
    <w:rsid w:val="00283B88"/>
    <w:rsid w:val="00283CC1"/>
    <w:rsid w:val="00283D6B"/>
    <w:rsid w:val="00283F70"/>
    <w:rsid w:val="00283F73"/>
    <w:rsid w:val="00284486"/>
    <w:rsid w:val="0028461D"/>
    <w:rsid w:val="0028482E"/>
    <w:rsid w:val="002848D9"/>
    <w:rsid w:val="002849B2"/>
    <w:rsid w:val="002849B7"/>
    <w:rsid w:val="00284AAA"/>
    <w:rsid w:val="00284CB0"/>
    <w:rsid w:val="00284CC5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AE1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58"/>
    <w:rsid w:val="002863AF"/>
    <w:rsid w:val="0028641B"/>
    <w:rsid w:val="00286487"/>
    <w:rsid w:val="0028654E"/>
    <w:rsid w:val="0028656D"/>
    <w:rsid w:val="00286631"/>
    <w:rsid w:val="00286760"/>
    <w:rsid w:val="00286847"/>
    <w:rsid w:val="002868BA"/>
    <w:rsid w:val="002868EE"/>
    <w:rsid w:val="002869AA"/>
    <w:rsid w:val="00286A1B"/>
    <w:rsid w:val="00286B14"/>
    <w:rsid w:val="00286CFC"/>
    <w:rsid w:val="00286D83"/>
    <w:rsid w:val="00286EE9"/>
    <w:rsid w:val="00286F76"/>
    <w:rsid w:val="00286FA4"/>
    <w:rsid w:val="002871DE"/>
    <w:rsid w:val="00287376"/>
    <w:rsid w:val="00287507"/>
    <w:rsid w:val="0028751C"/>
    <w:rsid w:val="002875E4"/>
    <w:rsid w:val="00287633"/>
    <w:rsid w:val="0028766E"/>
    <w:rsid w:val="002876D5"/>
    <w:rsid w:val="0028773B"/>
    <w:rsid w:val="002877DE"/>
    <w:rsid w:val="0028798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267"/>
    <w:rsid w:val="002913D7"/>
    <w:rsid w:val="002914FA"/>
    <w:rsid w:val="0029178F"/>
    <w:rsid w:val="00291852"/>
    <w:rsid w:val="00291967"/>
    <w:rsid w:val="00291B01"/>
    <w:rsid w:val="00291B24"/>
    <w:rsid w:val="00291D5B"/>
    <w:rsid w:val="00292040"/>
    <w:rsid w:val="002922A2"/>
    <w:rsid w:val="002922DD"/>
    <w:rsid w:val="0029264C"/>
    <w:rsid w:val="0029271C"/>
    <w:rsid w:val="0029272B"/>
    <w:rsid w:val="00292916"/>
    <w:rsid w:val="00292953"/>
    <w:rsid w:val="00292A0C"/>
    <w:rsid w:val="00292BDB"/>
    <w:rsid w:val="00292C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7BB"/>
    <w:rsid w:val="002938B4"/>
    <w:rsid w:val="002938D3"/>
    <w:rsid w:val="0029395E"/>
    <w:rsid w:val="00293D5A"/>
    <w:rsid w:val="00293D7E"/>
    <w:rsid w:val="00293F67"/>
    <w:rsid w:val="00293FF5"/>
    <w:rsid w:val="0029407A"/>
    <w:rsid w:val="002941AC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C1C"/>
    <w:rsid w:val="00294DB1"/>
    <w:rsid w:val="00294E24"/>
    <w:rsid w:val="00294E6E"/>
    <w:rsid w:val="00294E9A"/>
    <w:rsid w:val="00294FEB"/>
    <w:rsid w:val="00295042"/>
    <w:rsid w:val="00295115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C73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7D6"/>
    <w:rsid w:val="0029684B"/>
    <w:rsid w:val="0029688A"/>
    <w:rsid w:val="002969C3"/>
    <w:rsid w:val="002969DE"/>
    <w:rsid w:val="00296A70"/>
    <w:rsid w:val="00296DA9"/>
    <w:rsid w:val="00296DAE"/>
    <w:rsid w:val="00296FD8"/>
    <w:rsid w:val="00297284"/>
    <w:rsid w:val="002972B4"/>
    <w:rsid w:val="0029743A"/>
    <w:rsid w:val="00297499"/>
    <w:rsid w:val="002974AA"/>
    <w:rsid w:val="00297683"/>
    <w:rsid w:val="002977AC"/>
    <w:rsid w:val="002977D9"/>
    <w:rsid w:val="002977FD"/>
    <w:rsid w:val="00297819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A7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5D"/>
    <w:rsid w:val="002A14A4"/>
    <w:rsid w:val="002A160F"/>
    <w:rsid w:val="002A162A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A5"/>
    <w:rsid w:val="002A20EB"/>
    <w:rsid w:val="002A21F3"/>
    <w:rsid w:val="002A22F3"/>
    <w:rsid w:val="002A2305"/>
    <w:rsid w:val="002A2338"/>
    <w:rsid w:val="002A23D0"/>
    <w:rsid w:val="002A23D8"/>
    <w:rsid w:val="002A24F5"/>
    <w:rsid w:val="002A255A"/>
    <w:rsid w:val="002A2627"/>
    <w:rsid w:val="002A26FF"/>
    <w:rsid w:val="002A28CB"/>
    <w:rsid w:val="002A2963"/>
    <w:rsid w:val="002A2AF0"/>
    <w:rsid w:val="002A2D87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441"/>
    <w:rsid w:val="002A45A2"/>
    <w:rsid w:val="002A45C7"/>
    <w:rsid w:val="002A466C"/>
    <w:rsid w:val="002A4918"/>
    <w:rsid w:val="002A4919"/>
    <w:rsid w:val="002A496A"/>
    <w:rsid w:val="002A4987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6D4"/>
    <w:rsid w:val="002A5705"/>
    <w:rsid w:val="002A578E"/>
    <w:rsid w:val="002A581B"/>
    <w:rsid w:val="002A5AFF"/>
    <w:rsid w:val="002A5CCF"/>
    <w:rsid w:val="002A5DBD"/>
    <w:rsid w:val="002A5E29"/>
    <w:rsid w:val="002A5E97"/>
    <w:rsid w:val="002A5F7B"/>
    <w:rsid w:val="002A5FC1"/>
    <w:rsid w:val="002A5FCE"/>
    <w:rsid w:val="002A60B6"/>
    <w:rsid w:val="002A630D"/>
    <w:rsid w:val="002A6354"/>
    <w:rsid w:val="002A64B2"/>
    <w:rsid w:val="002A6699"/>
    <w:rsid w:val="002A6752"/>
    <w:rsid w:val="002A686A"/>
    <w:rsid w:val="002A6B25"/>
    <w:rsid w:val="002A6BE8"/>
    <w:rsid w:val="002A6BEA"/>
    <w:rsid w:val="002A6C4B"/>
    <w:rsid w:val="002A6E7E"/>
    <w:rsid w:val="002A6F29"/>
    <w:rsid w:val="002A7001"/>
    <w:rsid w:val="002A7040"/>
    <w:rsid w:val="002A71E3"/>
    <w:rsid w:val="002A732C"/>
    <w:rsid w:val="002A7554"/>
    <w:rsid w:val="002A75B4"/>
    <w:rsid w:val="002A76E7"/>
    <w:rsid w:val="002A779A"/>
    <w:rsid w:val="002A7821"/>
    <w:rsid w:val="002A79B4"/>
    <w:rsid w:val="002A7A6A"/>
    <w:rsid w:val="002A7AB4"/>
    <w:rsid w:val="002A7B72"/>
    <w:rsid w:val="002A7BF0"/>
    <w:rsid w:val="002A7CD5"/>
    <w:rsid w:val="002A7CED"/>
    <w:rsid w:val="002A7D91"/>
    <w:rsid w:val="002A7F63"/>
    <w:rsid w:val="002A7FA3"/>
    <w:rsid w:val="002B01CF"/>
    <w:rsid w:val="002B04A7"/>
    <w:rsid w:val="002B0528"/>
    <w:rsid w:val="002B0551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636"/>
    <w:rsid w:val="002B16E5"/>
    <w:rsid w:val="002B172B"/>
    <w:rsid w:val="002B1A87"/>
    <w:rsid w:val="002B1BB8"/>
    <w:rsid w:val="002B1CA9"/>
    <w:rsid w:val="002B1F0C"/>
    <w:rsid w:val="002B1F0E"/>
    <w:rsid w:val="002B208F"/>
    <w:rsid w:val="002B2164"/>
    <w:rsid w:val="002B21D6"/>
    <w:rsid w:val="002B21E9"/>
    <w:rsid w:val="002B2201"/>
    <w:rsid w:val="002B22ED"/>
    <w:rsid w:val="002B2334"/>
    <w:rsid w:val="002B242D"/>
    <w:rsid w:val="002B24EB"/>
    <w:rsid w:val="002B2626"/>
    <w:rsid w:val="002B2860"/>
    <w:rsid w:val="002B28B9"/>
    <w:rsid w:val="002B28C0"/>
    <w:rsid w:val="002B2C6F"/>
    <w:rsid w:val="002B2C92"/>
    <w:rsid w:val="002B2E61"/>
    <w:rsid w:val="002B2F04"/>
    <w:rsid w:val="002B2F85"/>
    <w:rsid w:val="002B3081"/>
    <w:rsid w:val="002B30D0"/>
    <w:rsid w:val="002B3140"/>
    <w:rsid w:val="002B318B"/>
    <w:rsid w:val="002B323C"/>
    <w:rsid w:val="002B328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057"/>
    <w:rsid w:val="002B51B8"/>
    <w:rsid w:val="002B51CD"/>
    <w:rsid w:val="002B5310"/>
    <w:rsid w:val="002B535B"/>
    <w:rsid w:val="002B5555"/>
    <w:rsid w:val="002B566B"/>
    <w:rsid w:val="002B569B"/>
    <w:rsid w:val="002B56AC"/>
    <w:rsid w:val="002B56EB"/>
    <w:rsid w:val="002B5797"/>
    <w:rsid w:val="002B57A8"/>
    <w:rsid w:val="002B5965"/>
    <w:rsid w:val="002B5976"/>
    <w:rsid w:val="002B5A98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2C"/>
    <w:rsid w:val="002B6A98"/>
    <w:rsid w:val="002B6DDF"/>
    <w:rsid w:val="002B6EA9"/>
    <w:rsid w:val="002B6F11"/>
    <w:rsid w:val="002B6FB0"/>
    <w:rsid w:val="002B6FEE"/>
    <w:rsid w:val="002B70E4"/>
    <w:rsid w:val="002B7193"/>
    <w:rsid w:val="002B71AD"/>
    <w:rsid w:val="002B7435"/>
    <w:rsid w:val="002B75A5"/>
    <w:rsid w:val="002B7681"/>
    <w:rsid w:val="002B774B"/>
    <w:rsid w:val="002B79BB"/>
    <w:rsid w:val="002B7A66"/>
    <w:rsid w:val="002B7DE0"/>
    <w:rsid w:val="002C0002"/>
    <w:rsid w:val="002C014C"/>
    <w:rsid w:val="002C02EC"/>
    <w:rsid w:val="002C04C2"/>
    <w:rsid w:val="002C057C"/>
    <w:rsid w:val="002C05B8"/>
    <w:rsid w:val="002C05CA"/>
    <w:rsid w:val="002C07AB"/>
    <w:rsid w:val="002C0818"/>
    <w:rsid w:val="002C0975"/>
    <w:rsid w:val="002C0B47"/>
    <w:rsid w:val="002C0CBE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4D"/>
    <w:rsid w:val="002C1DF1"/>
    <w:rsid w:val="002C1ED4"/>
    <w:rsid w:val="002C203A"/>
    <w:rsid w:val="002C2175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65"/>
    <w:rsid w:val="002C3994"/>
    <w:rsid w:val="002C3AE4"/>
    <w:rsid w:val="002C3BE1"/>
    <w:rsid w:val="002C3C99"/>
    <w:rsid w:val="002C3DF7"/>
    <w:rsid w:val="002C3E89"/>
    <w:rsid w:val="002C3F44"/>
    <w:rsid w:val="002C3FE2"/>
    <w:rsid w:val="002C402B"/>
    <w:rsid w:val="002C403F"/>
    <w:rsid w:val="002C409F"/>
    <w:rsid w:val="002C4168"/>
    <w:rsid w:val="002C42AD"/>
    <w:rsid w:val="002C42D2"/>
    <w:rsid w:val="002C4337"/>
    <w:rsid w:val="002C43AF"/>
    <w:rsid w:val="002C45DC"/>
    <w:rsid w:val="002C469D"/>
    <w:rsid w:val="002C471F"/>
    <w:rsid w:val="002C4758"/>
    <w:rsid w:val="002C47D6"/>
    <w:rsid w:val="002C487B"/>
    <w:rsid w:val="002C4950"/>
    <w:rsid w:val="002C4D69"/>
    <w:rsid w:val="002C4EA4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0E8"/>
    <w:rsid w:val="002C61E0"/>
    <w:rsid w:val="002C635E"/>
    <w:rsid w:val="002C6480"/>
    <w:rsid w:val="002C6682"/>
    <w:rsid w:val="002C69D3"/>
    <w:rsid w:val="002C6C24"/>
    <w:rsid w:val="002C6D01"/>
    <w:rsid w:val="002C6FF2"/>
    <w:rsid w:val="002C6FF6"/>
    <w:rsid w:val="002C7005"/>
    <w:rsid w:val="002C7230"/>
    <w:rsid w:val="002C724B"/>
    <w:rsid w:val="002C7615"/>
    <w:rsid w:val="002C7749"/>
    <w:rsid w:val="002C778F"/>
    <w:rsid w:val="002C77E2"/>
    <w:rsid w:val="002C782F"/>
    <w:rsid w:val="002C79DB"/>
    <w:rsid w:val="002C7A17"/>
    <w:rsid w:val="002C7A1B"/>
    <w:rsid w:val="002C7A77"/>
    <w:rsid w:val="002C7B03"/>
    <w:rsid w:val="002C7B0D"/>
    <w:rsid w:val="002C7D95"/>
    <w:rsid w:val="002C7DAC"/>
    <w:rsid w:val="002C7DFE"/>
    <w:rsid w:val="002C7E11"/>
    <w:rsid w:val="002C7EDB"/>
    <w:rsid w:val="002C7F09"/>
    <w:rsid w:val="002D000B"/>
    <w:rsid w:val="002D001E"/>
    <w:rsid w:val="002D00BB"/>
    <w:rsid w:val="002D023E"/>
    <w:rsid w:val="002D0298"/>
    <w:rsid w:val="002D02E5"/>
    <w:rsid w:val="002D039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59"/>
    <w:rsid w:val="002D15C0"/>
    <w:rsid w:val="002D190F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A47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2E"/>
    <w:rsid w:val="002D4A54"/>
    <w:rsid w:val="002D4B31"/>
    <w:rsid w:val="002D4CBE"/>
    <w:rsid w:val="002D4D0F"/>
    <w:rsid w:val="002D4D3B"/>
    <w:rsid w:val="002D4D98"/>
    <w:rsid w:val="002D4E37"/>
    <w:rsid w:val="002D5005"/>
    <w:rsid w:val="002D50ED"/>
    <w:rsid w:val="002D520F"/>
    <w:rsid w:val="002D52E0"/>
    <w:rsid w:val="002D5424"/>
    <w:rsid w:val="002D54DA"/>
    <w:rsid w:val="002D5609"/>
    <w:rsid w:val="002D580B"/>
    <w:rsid w:val="002D5942"/>
    <w:rsid w:val="002D5A5F"/>
    <w:rsid w:val="002D5A6F"/>
    <w:rsid w:val="002D5A9B"/>
    <w:rsid w:val="002D5AFD"/>
    <w:rsid w:val="002D5B4E"/>
    <w:rsid w:val="002D5DEA"/>
    <w:rsid w:val="002D5E92"/>
    <w:rsid w:val="002D6127"/>
    <w:rsid w:val="002D6239"/>
    <w:rsid w:val="002D65D3"/>
    <w:rsid w:val="002D67B3"/>
    <w:rsid w:val="002D686D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6F77"/>
    <w:rsid w:val="002D701C"/>
    <w:rsid w:val="002D728D"/>
    <w:rsid w:val="002D73C5"/>
    <w:rsid w:val="002D74E8"/>
    <w:rsid w:val="002D772F"/>
    <w:rsid w:val="002D7743"/>
    <w:rsid w:val="002D78C4"/>
    <w:rsid w:val="002D78D3"/>
    <w:rsid w:val="002D7AD1"/>
    <w:rsid w:val="002D7B79"/>
    <w:rsid w:val="002D7C85"/>
    <w:rsid w:val="002D7CDD"/>
    <w:rsid w:val="002D7E00"/>
    <w:rsid w:val="002D7E1E"/>
    <w:rsid w:val="002D7E48"/>
    <w:rsid w:val="002D7F89"/>
    <w:rsid w:val="002D7FE2"/>
    <w:rsid w:val="002E018E"/>
    <w:rsid w:val="002E01F6"/>
    <w:rsid w:val="002E04DE"/>
    <w:rsid w:val="002E04F0"/>
    <w:rsid w:val="002E0557"/>
    <w:rsid w:val="002E055B"/>
    <w:rsid w:val="002E05A5"/>
    <w:rsid w:val="002E0647"/>
    <w:rsid w:val="002E082C"/>
    <w:rsid w:val="002E08F9"/>
    <w:rsid w:val="002E09EA"/>
    <w:rsid w:val="002E09EB"/>
    <w:rsid w:val="002E0ADE"/>
    <w:rsid w:val="002E0CBD"/>
    <w:rsid w:val="002E0E94"/>
    <w:rsid w:val="002E0F9C"/>
    <w:rsid w:val="002E0FCE"/>
    <w:rsid w:val="002E10B9"/>
    <w:rsid w:val="002E115B"/>
    <w:rsid w:val="002E11D4"/>
    <w:rsid w:val="002E11FA"/>
    <w:rsid w:val="002E145E"/>
    <w:rsid w:val="002E14BB"/>
    <w:rsid w:val="002E1551"/>
    <w:rsid w:val="002E1570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1F85"/>
    <w:rsid w:val="002E20C1"/>
    <w:rsid w:val="002E20E3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D93"/>
    <w:rsid w:val="002E2E37"/>
    <w:rsid w:val="002E306D"/>
    <w:rsid w:val="002E30AB"/>
    <w:rsid w:val="002E3214"/>
    <w:rsid w:val="002E357B"/>
    <w:rsid w:val="002E3624"/>
    <w:rsid w:val="002E3649"/>
    <w:rsid w:val="002E3653"/>
    <w:rsid w:val="002E367B"/>
    <w:rsid w:val="002E36AE"/>
    <w:rsid w:val="002E36DC"/>
    <w:rsid w:val="002E38B7"/>
    <w:rsid w:val="002E38DB"/>
    <w:rsid w:val="002E3AB0"/>
    <w:rsid w:val="002E3B6F"/>
    <w:rsid w:val="002E3E3D"/>
    <w:rsid w:val="002E4049"/>
    <w:rsid w:val="002E4115"/>
    <w:rsid w:val="002E42B5"/>
    <w:rsid w:val="002E42EF"/>
    <w:rsid w:val="002E4477"/>
    <w:rsid w:val="002E4743"/>
    <w:rsid w:val="002E4862"/>
    <w:rsid w:val="002E487E"/>
    <w:rsid w:val="002E4972"/>
    <w:rsid w:val="002E49A5"/>
    <w:rsid w:val="002E4D2C"/>
    <w:rsid w:val="002E4D5B"/>
    <w:rsid w:val="002E4E34"/>
    <w:rsid w:val="002E4FCB"/>
    <w:rsid w:val="002E5011"/>
    <w:rsid w:val="002E51AA"/>
    <w:rsid w:val="002E5279"/>
    <w:rsid w:val="002E52F3"/>
    <w:rsid w:val="002E5584"/>
    <w:rsid w:val="002E56E1"/>
    <w:rsid w:val="002E56ED"/>
    <w:rsid w:val="002E58BA"/>
    <w:rsid w:val="002E58E1"/>
    <w:rsid w:val="002E5A88"/>
    <w:rsid w:val="002E5BDD"/>
    <w:rsid w:val="002E5C56"/>
    <w:rsid w:val="002E5C7D"/>
    <w:rsid w:val="002E5DCF"/>
    <w:rsid w:val="002E5DDD"/>
    <w:rsid w:val="002E5F24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E12"/>
    <w:rsid w:val="002E6E3E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AF7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0EC7"/>
    <w:rsid w:val="002F0F19"/>
    <w:rsid w:val="002F1027"/>
    <w:rsid w:val="002F10E3"/>
    <w:rsid w:val="002F133F"/>
    <w:rsid w:val="002F139E"/>
    <w:rsid w:val="002F165E"/>
    <w:rsid w:val="002F16BB"/>
    <w:rsid w:val="002F170A"/>
    <w:rsid w:val="002F17A3"/>
    <w:rsid w:val="002F17AA"/>
    <w:rsid w:val="002F1961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B8A"/>
    <w:rsid w:val="002F2C9A"/>
    <w:rsid w:val="002F3144"/>
    <w:rsid w:val="002F326B"/>
    <w:rsid w:val="002F3284"/>
    <w:rsid w:val="002F3477"/>
    <w:rsid w:val="002F3494"/>
    <w:rsid w:val="002F375E"/>
    <w:rsid w:val="002F3784"/>
    <w:rsid w:val="002F379E"/>
    <w:rsid w:val="002F37C2"/>
    <w:rsid w:val="002F3A85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07"/>
    <w:rsid w:val="002F4419"/>
    <w:rsid w:val="002F44AD"/>
    <w:rsid w:val="002F4581"/>
    <w:rsid w:val="002F45D3"/>
    <w:rsid w:val="002F4934"/>
    <w:rsid w:val="002F49C0"/>
    <w:rsid w:val="002F49C3"/>
    <w:rsid w:val="002F4A1A"/>
    <w:rsid w:val="002F4A52"/>
    <w:rsid w:val="002F4CF5"/>
    <w:rsid w:val="002F4DEF"/>
    <w:rsid w:val="002F4F39"/>
    <w:rsid w:val="002F4F3E"/>
    <w:rsid w:val="002F4FC5"/>
    <w:rsid w:val="002F509E"/>
    <w:rsid w:val="002F52BE"/>
    <w:rsid w:val="002F5422"/>
    <w:rsid w:val="002F55F6"/>
    <w:rsid w:val="002F5634"/>
    <w:rsid w:val="002F57C4"/>
    <w:rsid w:val="002F5BAC"/>
    <w:rsid w:val="002F5BFD"/>
    <w:rsid w:val="002F5C02"/>
    <w:rsid w:val="002F5C34"/>
    <w:rsid w:val="002F5FDA"/>
    <w:rsid w:val="002F60FC"/>
    <w:rsid w:val="002F6105"/>
    <w:rsid w:val="002F619C"/>
    <w:rsid w:val="002F61F4"/>
    <w:rsid w:val="002F624B"/>
    <w:rsid w:val="002F62DD"/>
    <w:rsid w:val="002F6319"/>
    <w:rsid w:val="002F68D8"/>
    <w:rsid w:val="002F6934"/>
    <w:rsid w:val="002F6A29"/>
    <w:rsid w:val="002F6A7A"/>
    <w:rsid w:val="002F6BDA"/>
    <w:rsid w:val="002F6D65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A62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0E37"/>
    <w:rsid w:val="00301081"/>
    <w:rsid w:val="003011C0"/>
    <w:rsid w:val="0030126F"/>
    <w:rsid w:val="0030132A"/>
    <w:rsid w:val="00301413"/>
    <w:rsid w:val="0030159E"/>
    <w:rsid w:val="00301813"/>
    <w:rsid w:val="00301877"/>
    <w:rsid w:val="00301960"/>
    <w:rsid w:val="00301A1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39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4BA"/>
    <w:rsid w:val="0030361B"/>
    <w:rsid w:val="00303722"/>
    <w:rsid w:val="0030384E"/>
    <w:rsid w:val="003038A0"/>
    <w:rsid w:val="00303B34"/>
    <w:rsid w:val="00303BB0"/>
    <w:rsid w:val="00303F90"/>
    <w:rsid w:val="00303FB7"/>
    <w:rsid w:val="003041B6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CDB"/>
    <w:rsid w:val="00304E07"/>
    <w:rsid w:val="00304FCA"/>
    <w:rsid w:val="003053B3"/>
    <w:rsid w:val="0030549C"/>
    <w:rsid w:val="003054D3"/>
    <w:rsid w:val="0030556D"/>
    <w:rsid w:val="003055F5"/>
    <w:rsid w:val="0030562E"/>
    <w:rsid w:val="0030577F"/>
    <w:rsid w:val="0030578F"/>
    <w:rsid w:val="003057FD"/>
    <w:rsid w:val="0030599E"/>
    <w:rsid w:val="00305A9B"/>
    <w:rsid w:val="00305C93"/>
    <w:rsid w:val="00305F56"/>
    <w:rsid w:val="00306105"/>
    <w:rsid w:val="0030614F"/>
    <w:rsid w:val="00306218"/>
    <w:rsid w:val="003063CD"/>
    <w:rsid w:val="00306517"/>
    <w:rsid w:val="003065FB"/>
    <w:rsid w:val="00306671"/>
    <w:rsid w:val="00306794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64B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4BA"/>
    <w:rsid w:val="0031051A"/>
    <w:rsid w:val="003105D1"/>
    <w:rsid w:val="00310610"/>
    <w:rsid w:val="00310615"/>
    <w:rsid w:val="00310798"/>
    <w:rsid w:val="003107F3"/>
    <w:rsid w:val="00310A40"/>
    <w:rsid w:val="00310B8C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75"/>
    <w:rsid w:val="003120C3"/>
    <w:rsid w:val="003121B8"/>
    <w:rsid w:val="0031233C"/>
    <w:rsid w:val="00312410"/>
    <w:rsid w:val="00312599"/>
    <w:rsid w:val="00312821"/>
    <w:rsid w:val="003129BD"/>
    <w:rsid w:val="00312BD1"/>
    <w:rsid w:val="00312CBB"/>
    <w:rsid w:val="00312D1C"/>
    <w:rsid w:val="00312D80"/>
    <w:rsid w:val="00312E01"/>
    <w:rsid w:val="00312E09"/>
    <w:rsid w:val="00312F0D"/>
    <w:rsid w:val="00312F30"/>
    <w:rsid w:val="00312F60"/>
    <w:rsid w:val="003130D8"/>
    <w:rsid w:val="0031327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3FDA"/>
    <w:rsid w:val="003140CA"/>
    <w:rsid w:val="003141C2"/>
    <w:rsid w:val="003142D1"/>
    <w:rsid w:val="0031433F"/>
    <w:rsid w:val="0031434F"/>
    <w:rsid w:val="00314371"/>
    <w:rsid w:val="00314541"/>
    <w:rsid w:val="003145CE"/>
    <w:rsid w:val="00314629"/>
    <w:rsid w:val="00314662"/>
    <w:rsid w:val="0031468C"/>
    <w:rsid w:val="00314776"/>
    <w:rsid w:val="00314818"/>
    <w:rsid w:val="0031485D"/>
    <w:rsid w:val="00314A57"/>
    <w:rsid w:val="00314B28"/>
    <w:rsid w:val="00315016"/>
    <w:rsid w:val="00315158"/>
    <w:rsid w:val="003154CD"/>
    <w:rsid w:val="0031567D"/>
    <w:rsid w:val="003156BF"/>
    <w:rsid w:val="00315814"/>
    <w:rsid w:val="0031599D"/>
    <w:rsid w:val="00315D47"/>
    <w:rsid w:val="00315ED7"/>
    <w:rsid w:val="00315F49"/>
    <w:rsid w:val="00315F72"/>
    <w:rsid w:val="00316072"/>
    <w:rsid w:val="0031609E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E6D"/>
    <w:rsid w:val="00316E7C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EBB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373"/>
    <w:rsid w:val="003225D1"/>
    <w:rsid w:val="003226AE"/>
    <w:rsid w:val="00322A6A"/>
    <w:rsid w:val="00322A7A"/>
    <w:rsid w:val="00322BC3"/>
    <w:rsid w:val="00322CD1"/>
    <w:rsid w:val="00322D8A"/>
    <w:rsid w:val="00322D9D"/>
    <w:rsid w:val="00322DB9"/>
    <w:rsid w:val="00322E3B"/>
    <w:rsid w:val="003232A8"/>
    <w:rsid w:val="0032333B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8CE"/>
    <w:rsid w:val="003249F8"/>
    <w:rsid w:val="00324A2C"/>
    <w:rsid w:val="00324AD3"/>
    <w:rsid w:val="00324DCB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50"/>
    <w:rsid w:val="00325F6D"/>
    <w:rsid w:val="0032613A"/>
    <w:rsid w:val="00326164"/>
    <w:rsid w:val="0032628C"/>
    <w:rsid w:val="0032649F"/>
    <w:rsid w:val="00326635"/>
    <w:rsid w:val="00326765"/>
    <w:rsid w:val="003267A1"/>
    <w:rsid w:val="003268AB"/>
    <w:rsid w:val="0032695B"/>
    <w:rsid w:val="00326B0F"/>
    <w:rsid w:val="00326B37"/>
    <w:rsid w:val="00326BBA"/>
    <w:rsid w:val="00326DB5"/>
    <w:rsid w:val="00326F91"/>
    <w:rsid w:val="0032710C"/>
    <w:rsid w:val="003271AB"/>
    <w:rsid w:val="003271E3"/>
    <w:rsid w:val="0032725B"/>
    <w:rsid w:val="003272D0"/>
    <w:rsid w:val="003273B8"/>
    <w:rsid w:val="003273DE"/>
    <w:rsid w:val="003273F1"/>
    <w:rsid w:val="00327416"/>
    <w:rsid w:val="00327419"/>
    <w:rsid w:val="00327470"/>
    <w:rsid w:val="0032765B"/>
    <w:rsid w:val="0032768C"/>
    <w:rsid w:val="00327826"/>
    <w:rsid w:val="003278C7"/>
    <w:rsid w:val="00327901"/>
    <w:rsid w:val="0032793B"/>
    <w:rsid w:val="00327947"/>
    <w:rsid w:val="00327A45"/>
    <w:rsid w:val="00327AEA"/>
    <w:rsid w:val="00327C45"/>
    <w:rsid w:val="00327E4D"/>
    <w:rsid w:val="00327E64"/>
    <w:rsid w:val="00327EC5"/>
    <w:rsid w:val="00330206"/>
    <w:rsid w:val="0033039B"/>
    <w:rsid w:val="00330548"/>
    <w:rsid w:val="003305C8"/>
    <w:rsid w:val="003305EE"/>
    <w:rsid w:val="003307E0"/>
    <w:rsid w:val="003308C4"/>
    <w:rsid w:val="0033092F"/>
    <w:rsid w:val="003309BB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E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AEB"/>
    <w:rsid w:val="00331BCC"/>
    <w:rsid w:val="00331BF1"/>
    <w:rsid w:val="00331DFF"/>
    <w:rsid w:val="00331F46"/>
    <w:rsid w:val="003320AD"/>
    <w:rsid w:val="00332117"/>
    <w:rsid w:val="003321C3"/>
    <w:rsid w:val="00332238"/>
    <w:rsid w:val="00332327"/>
    <w:rsid w:val="00332548"/>
    <w:rsid w:val="0033280C"/>
    <w:rsid w:val="00332908"/>
    <w:rsid w:val="00332962"/>
    <w:rsid w:val="00332BE1"/>
    <w:rsid w:val="00332C11"/>
    <w:rsid w:val="00332CB2"/>
    <w:rsid w:val="00332F40"/>
    <w:rsid w:val="00333037"/>
    <w:rsid w:val="0033319F"/>
    <w:rsid w:val="00333229"/>
    <w:rsid w:val="003334A2"/>
    <w:rsid w:val="003334AC"/>
    <w:rsid w:val="003335C5"/>
    <w:rsid w:val="00333625"/>
    <w:rsid w:val="003336F8"/>
    <w:rsid w:val="00333805"/>
    <w:rsid w:val="0033381F"/>
    <w:rsid w:val="0033397D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9A0"/>
    <w:rsid w:val="00334A50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7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51E"/>
    <w:rsid w:val="00337716"/>
    <w:rsid w:val="00337899"/>
    <w:rsid w:val="003378EC"/>
    <w:rsid w:val="00337959"/>
    <w:rsid w:val="00337967"/>
    <w:rsid w:val="003379B8"/>
    <w:rsid w:val="003379ED"/>
    <w:rsid w:val="00337A4A"/>
    <w:rsid w:val="00337C71"/>
    <w:rsid w:val="00337CE4"/>
    <w:rsid w:val="00337D57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36D"/>
    <w:rsid w:val="003413D3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219"/>
    <w:rsid w:val="0034243C"/>
    <w:rsid w:val="00342468"/>
    <w:rsid w:val="0034246D"/>
    <w:rsid w:val="00342493"/>
    <w:rsid w:val="003426DE"/>
    <w:rsid w:val="0034278E"/>
    <w:rsid w:val="003428FD"/>
    <w:rsid w:val="00342921"/>
    <w:rsid w:val="003429BD"/>
    <w:rsid w:val="00342A8E"/>
    <w:rsid w:val="00342B3C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383"/>
    <w:rsid w:val="00344434"/>
    <w:rsid w:val="00344725"/>
    <w:rsid w:val="0034478C"/>
    <w:rsid w:val="00344A9E"/>
    <w:rsid w:val="00344AD6"/>
    <w:rsid w:val="00344BD2"/>
    <w:rsid w:val="00344CB1"/>
    <w:rsid w:val="0034511B"/>
    <w:rsid w:val="00345220"/>
    <w:rsid w:val="0034527C"/>
    <w:rsid w:val="00345308"/>
    <w:rsid w:val="0034557E"/>
    <w:rsid w:val="003455EB"/>
    <w:rsid w:val="0034565D"/>
    <w:rsid w:val="003459FE"/>
    <w:rsid w:val="00345B77"/>
    <w:rsid w:val="00345D68"/>
    <w:rsid w:val="00345D6E"/>
    <w:rsid w:val="00345D9D"/>
    <w:rsid w:val="00345E76"/>
    <w:rsid w:val="00345EB6"/>
    <w:rsid w:val="00345EEF"/>
    <w:rsid w:val="00346106"/>
    <w:rsid w:val="00346324"/>
    <w:rsid w:val="00346389"/>
    <w:rsid w:val="00346431"/>
    <w:rsid w:val="00346432"/>
    <w:rsid w:val="003465E8"/>
    <w:rsid w:val="00346644"/>
    <w:rsid w:val="0034665C"/>
    <w:rsid w:val="003467B9"/>
    <w:rsid w:val="00346895"/>
    <w:rsid w:val="00346AFF"/>
    <w:rsid w:val="00346D66"/>
    <w:rsid w:val="00346EB0"/>
    <w:rsid w:val="00346F64"/>
    <w:rsid w:val="003471DC"/>
    <w:rsid w:val="0034740D"/>
    <w:rsid w:val="0034744F"/>
    <w:rsid w:val="0034745C"/>
    <w:rsid w:val="0034755F"/>
    <w:rsid w:val="003476E0"/>
    <w:rsid w:val="003477E8"/>
    <w:rsid w:val="00347885"/>
    <w:rsid w:val="00347B9B"/>
    <w:rsid w:val="00347BF6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8C"/>
    <w:rsid w:val="003503F4"/>
    <w:rsid w:val="0035041A"/>
    <w:rsid w:val="003504EC"/>
    <w:rsid w:val="003505AD"/>
    <w:rsid w:val="00350625"/>
    <w:rsid w:val="00350631"/>
    <w:rsid w:val="00350932"/>
    <w:rsid w:val="00350B84"/>
    <w:rsid w:val="00350C1D"/>
    <w:rsid w:val="00350C46"/>
    <w:rsid w:val="00350C54"/>
    <w:rsid w:val="00350F4E"/>
    <w:rsid w:val="00350FA8"/>
    <w:rsid w:val="00351120"/>
    <w:rsid w:val="0035113D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870"/>
    <w:rsid w:val="0035193C"/>
    <w:rsid w:val="00351C98"/>
    <w:rsid w:val="00351C99"/>
    <w:rsid w:val="00351CB9"/>
    <w:rsid w:val="00351D04"/>
    <w:rsid w:val="00351F0C"/>
    <w:rsid w:val="0035201D"/>
    <w:rsid w:val="0035216E"/>
    <w:rsid w:val="0035218C"/>
    <w:rsid w:val="003522A3"/>
    <w:rsid w:val="0035247E"/>
    <w:rsid w:val="0035259F"/>
    <w:rsid w:val="0035262A"/>
    <w:rsid w:val="0035265C"/>
    <w:rsid w:val="003526D8"/>
    <w:rsid w:val="00352759"/>
    <w:rsid w:val="003527E0"/>
    <w:rsid w:val="00352806"/>
    <w:rsid w:val="00352828"/>
    <w:rsid w:val="0035287B"/>
    <w:rsid w:val="00352952"/>
    <w:rsid w:val="00352A1D"/>
    <w:rsid w:val="00352A74"/>
    <w:rsid w:val="00352CC9"/>
    <w:rsid w:val="00352DAE"/>
    <w:rsid w:val="00352F27"/>
    <w:rsid w:val="00352FD6"/>
    <w:rsid w:val="003530A0"/>
    <w:rsid w:val="003531B0"/>
    <w:rsid w:val="003532D2"/>
    <w:rsid w:val="003532F4"/>
    <w:rsid w:val="0035332B"/>
    <w:rsid w:val="003533BB"/>
    <w:rsid w:val="00353549"/>
    <w:rsid w:val="003536C6"/>
    <w:rsid w:val="0035378E"/>
    <w:rsid w:val="00353890"/>
    <w:rsid w:val="003539B2"/>
    <w:rsid w:val="00353AF9"/>
    <w:rsid w:val="00353B25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5C"/>
    <w:rsid w:val="003544AD"/>
    <w:rsid w:val="003545B3"/>
    <w:rsid w:val="00354724"/>
    <w:rsid w:val="003547A0"/>
    <w:rsid w:val="003549BA"/>
    <w:rsid w:val="00354A65"/>
    <w:rsid w:val="00354B86"/>
    <w:rsid w:val="00354CD8"/>
    <w:rsid w:val="00354FA6"/>
    <w:rsid w:val="0035503F"/>
    <w:rsid w:val="0035507C"/>
    <w:rsid w:val="0035509F"/>
    <w:rsid w:val="00355126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C1"/>
    <w:rsid w:val="00355AF3"/>
    <w:rsid w:val="00355B8D"/>
    <w:rsid w:val="00355CC2"/>
    <w:rsid w:val="00355D57"/>
    <w:rsid w:val="00355DF1"/>
    <w:rsid w:val="00355E4E"/>
    <w:rsid w:val="00355F01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38F"/>
    <w:rsid w:val="00357556"/>
    <w:rsid w:val="0035760E"/>
    <w:rsid w:val="00357658"/>
    <w:rsid w:val="00357659"/>
    <w:rsid w:val="00357712"/>
    <w:rsid w:val="00357A7C"/>
    <w:rsid w:val="00357D39"/>
    <w:rsid w:val="00357D8A"/>
    <w:rsid w:val="00357E3E"/>
    <w:rsid w:val="00357F2D"/>
    <w:rsid w:val="00357FD8"/>
    <w:rsid w:val="0036012E"/>
    <w:rsid w:val="00360485"/>
    <w:rsid w:val="003604DB"/>
    <w:rsid w:val="0036056F"/>
    <w:rsid w:val="003606F2"/>
    <w:rsid w:val="0036099D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A8"/>
    <w:rsid w:val="003617B5"/>
    <w:rsid w:val="0036185C"/>
    <w:rsid w:val="0036193F"/>
    <w:rsid w:val="0036197F"/>
    <w:rsid w:val="00361A85"/>
    <w:rsid w:val="00361AE9"/>
    <w:rsid w:val="00361CC6"/>
    <w:rsid w:val="00361D8E"/>
    <w:rsid w:val="00362095"/>
    <w:rsid w:val="00362235"/>
    <w:rsid w:val="00362244"/>
    <w:rsid w:val="0036226C"/>
    <w:rsid w:val="003623CD"/>
    <w:rsid w:val="0036259B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77"/>
    <w:rsid w:val="003635DD"/>
    <w:rsid w:val="0036373D"/>
    <w:rsid w:val="00363940"/>
    <w:rsid w:val="00363E61"/>
    <w:rsid w:val="00363EC7"/>
    <w:rsid w:val="00363F0E"/>
    <w:rsid w:val="0036400D"/>
    <w:rsid w:val="00364230"/>
    <w:rsid w:val="00364288"/>
    <w:rsid w:val="00364A63"/>
    <w:rsid w:val="00364ABC"/>
    <w:rsid w:val="00364C14"/>
    <w:rsid w:val="00364F7E"/>
    <w:rsid w:val="00364F8A"/>
    <w:rsid w:val="00364FB1"/>
    <w:rsid w:val="00364FEF"/>
    <w:rsid w:val="00365129"/>
    <w:rsid w:val="00365187"/>
    <w:rsid w:val="0036519E"/>
    <w:rsid w:val="003653B8"/>
    <w:rsid w:val="00365462"/>
    <w:rsid w:val="00365480"/>
    <w:rsid w:val="00365540"/>
    <w:rsid w:val="0036558F"/>
    <w:rsid w:val="00365836"/>
    <w:rsid w:val="00365841"/>
    <w:rsid w:val="00365935"/>
    <w:rsid w:val="003659B0"/>
    <w:rsid w:val="00365AA5"/>
    <w:rsid w:val="00365F75"/>
    <w:rsid w:val="00366322"/>
    <w:rsid w:val="00366324"/>
    <w:rsid w:val="003663BE"/>
    <w:rsid w:val="0036647D"/>
    <w:rsid w:val="0036648E"/>
    <w:rsid w:val="00366670"/>
    <w:rsid w:val="003668AB"/>
    <w:rsid w:val="003669A5"/>
    <w:rsid w:val="00366A15"/>
    <w:rsid w:val="00366B71"/>
    <w:rsid w:val="00366BFF"/>
    <w:rsid w:val="00366CA2"/>
    <w:rsid w:val="00366EC6"/>
    <w:rsid w:val="00366FE7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83"/>
    <w:rsid w:val="00367BCE"/>
    <w:rsid w:val="00367BF0"/>
    <w:rsid w:val="00367D2F"/>
    <w:rsid w:val="00367E60"/>
    <w:rsid w:val="003700A7"/>
    <w:rsid w:val="00370285"/>
    <w:rsid w:val="00370358"/>
    <w:rsid w:val="0037043E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25"/>
    <w:rsid w:val="003714AA"/>
    <w:rsid w:val="003714EB"/>
    <w:rsid w:val="00371584"/>
    <w:rsid w:val="00371671"/>
    <w:rsid w:val="00371766"/>
    <w:rsid w:val="00371767"/>
    <w:rsid w:val="00371772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11B"/>
    <w:rsid w:val="00372423"/>
    <w:rsid w:val="003724A1"/>
    <w:rsid w:val="00372513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DC0"/>
    <w:rsid w:val="00372F36"/>
    <w:rsid w:val="00372FD7"/>
    <w:rsid w:val="00373153"/>
    <w:rsid w:val="0037315C"/>
    <w:rsid w:val="0037332B"/>
    <w:rsid w:val="0037350B"/>
    <w:rsid w:val="003735AC"/>
    <w:rsid w:val="0037369C"/>
    <w:rsid w:val="003737DB"/>
    <w:rsid w:val="0037389F"/>
    <w:rsid w:val="003738E7"/>
    <w:rsid w:val="003739F1"/>
    <w:rsid w:val="00373C47"/>
    <w:rsid w:val="00373E10"/>
    <w:rsid w:val="00373EC6"/>
    <w:rsid w:val="00373F11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886"/>
    <w:rsid w:val="00374A7B"/>
    <w:rsid w:val="00374BB0"/>
    <w:rsid w:val="00374BD2"/>
    <w:rsid w:val="00374CDB"/>
    <w:rsid w:val="00374E5C"/>
    <w:rsid w:val="00374F06"/>
    <w:rsid w:val="00374F99"/>
    <w:rsid w:val="0037502B"/>
    <w:rsid w:val="00375063"/>
    <w:rsid w:val="00375154"/>
    <w:rsid w:val="00375157"/>
    <w:rsid w:val="003753A0"/>
    <w:rsid w:val="00375513"/>
    <w:rsid w:val="00375527"/>
    <w:rsid w:val="003755F4"/>
    <w:rsid w:val="00375A37"/>
    <w:rsid w:val="00375B6D"/>
    <w:rsid w:val="00375B88"/>
    <w:rsid w:val="00375B8C"/>
    <w:rsid w:val="00375C60"/>
    <w:rsid w:val="00375FFC"/>
    <w:rsid w:val="00376157"/>
    <w:rsid w:val="003761A5"/>
    <w:rsid w:val="00376333"/>
    <w:rsid w:val="003764FA"/>
    <w:rsid w:val="00376542"/>
    <w:rsid w:val="003765CE"/>
    <w:rsid w:val="0037661C"/>
    <w:rsid w:val="0037683D"/>
    <w:rsid w:val="00376868"/>
    <w:rsid w:val="00376991"/>
    <w:rsid w:val="00376AA8"/>
    <w:rsid w:val="00376AC4"/>
    <w:rsid w:val="00376B07"/>
    <w:rsid w:val="00376BF3"/>
    <w:rsid w:val="00376E1C"/>
    <w:rsid w:val="00376E52"/>
    <w:rsid w:val="0037705C"/>
    <w:rsid w:val="0037709A"/>
    <w:rsid w:val="003770BA"/>
    <w:rsid w:val="00377146"/>
    <w:rsid w:val="0037715C"/>
    <w:rsid w:val="003771DA"/>
    <w:rsid w:val="00377397"/>
    <w:rsid w:val="003774FB"/>
    <w:rsid w:val="003774FD"/>
    <w:rsid w:val="0037758F"/>
    <w:rsid w:val="003775BD"/>
    <w:rsid w:val="00377648"/>
    <w:rsid w:val="0037793F"/>
    <w:rsid w:val="003779C5"/>
    <w:rsid w:val="00377AEE"/>
    <w:rsid w:val="00377CC1"/>
    <w:rsid w:val="00377E01"/>
    <w:rsid w:val="0038019B"/>
    <w:rsid w:val="003803E3"/>
    <w:rsid w:val="00380698"/>
    <w:rsid w:val="0038071A"/>
    <w:rsid w:val="0038084F"/>
    <w:rsid w:val="00380892"/>
    <w:rsid w:val="00380BA5"/>
    <w:rsid w:val="00380CE8"/>
    <w:rsid w:val="00380ED0"/>
    <w:rsid w:val="003815F1"/>
    <w:rsid w:val="00381685"/>
    <w:rsid w:val="003816C2"/>
    <w:rsid w:val="003816DA"/>
    <w:rsid w:val="0038182F"/>
    <w:rsid w:val="003818D1"/>
    <w:rsid w:val="00381974"/>
    <w:rsid w:val="00381A30"/>
    <w:rsid w:val="00381AB0"/>
    <w:rsid w:val="00381C77"/>
    <w:rsid w:val="00381DB2"/>
    <w:rsid w:val="00381DF8"/>
    <w:rsid w:val="00381FF4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56"/>
    <w:rsid w:val="003830DC"/>
    <w:rsid w:val="00383141"/>
    <w:rsid w:val="003831ED"/>
    <w:rsid w:val="003831FE"/>
    <w:rsid w:val="00383251"/>
    <w:rsid w:val="00383291"/>
    <w:rsid w:val="00383483"/>
    <w:rsid w:val="003834C3"/>
    <w:rsid w:val="003834D9"/>
    <w:rsid w:val="003834DC"/>
    <w:rsid w:val="00383731"/>
    <w:rsid w:val="00383812"/>
    <w:rsid w:val="0038394F"/>
    <w:rsid w:val="0038398B"/>
    <w:rsid w:val="00383B2A"/>
    <w:rsid w:val="00383B7B"/>
    <w:rsid w:val="00383CA5"/>
    <w:rsid w:val="00383D4B"/>
    <w:rsid w:val="00383DDB"/>
    <w:rsid w:val="00383E70"/>
    <w:rsid w:val="00383F1B"/>
    <w:rsid w:val="00383F35"/>
    <w:rsid w:val="003840DC"/>
    <w:rsid w:val="00384132"/>
    <w:rsid w:val="0038418F"/>
    <w:rsid w:val="003842A8"/>
    <w:rsid w:val="00384300"/>
    <w:rsid w:val="0038448F"/>
    <w:rsid w:val="003845BA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1C4"/>
    <w:rsid w:val="00385277"/>
    <w:rsid w:val="003852CC"/>
    <w:rsid w:val="003852D9"/>
    <w:rsid w:val="0038556E"/>
    <w:rsid w:val="0038559E"/>
    <w:rsid w:val="0038565C"/>
    <w:rsid w:val="00385740"/>
    <w:rsid w:val="00385823"/>
    <w:rsid w:val="0038594A"/>
    <w:rsid w:val="00385BD7"/>
    <w:rsid w:val="00385C62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A5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6F"/>
    <w:rsid w:val="00391095"/>
    <w:rsid w:val="003910F4"/>
    <w:rsid w:val="0039122C"/>
    <w:rsid w:val="00391246"/>
    <w:rsid w:val="0039124D"/>
    <w:rsid w:val="003913A7"/>
    <w:rsid w:val="00391446"/>
    <w:rsid w:val="003914C2"/>
    <w:rsid w:val="003914F4"/>
    <w:rsid w:val="0039150B"/>
    <w:rsid w:val="00391804"/>
    <w:rsid w:val="0039198D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8A4"/>
    <w:rsid w:val="003928D8"/>
    <w:rsid w:val="00392915"/>
    <w:rsid w:val="00392A90"/>
    <w:rsid w:val="00392B41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A4A"/>
    <w:rsid w:val="00393A72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0A6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696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769"/>
    <w:rsid w:val="003978A0"/>
    <w:rsid w:val="003978B8"/>
    <w:rsid w:val="003978C9"/>
    <w:rsid w:val="003978E6"/>
    <w:rsid w:val="00397950"/>
    <w:rsid w:val="003979FF"/>
    <w:rsid w:val="00397B96"/>
    <w:rsid w:val="00397B9B"/>
    <w:rsid w:val="00397C89"/>
    <w:rsid w:val="00397D2F"/>
    <w:rsid w:val="00397EA1"/>
    <w:rsid w:val="00397F02"/>
    <w:rsid w:val="00397FF4"/>
    <w:rsid w:val="003A0306"/>
    <w:rsid w:val="003A030C"/>
    <w:rsid w:val="003A0311"/>
    <w:rsid w:val="003A0419"/>
    <w:rsid w:val="003A04E0"/>
    <w:rsid w:val="003A04F6"/>
    <w:rsid w:val="003A063C"/>
    <w:rsid w:val="003A0715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4B0"/>
    <w:rsid w:val="003A162C"/>
    <w:rsid w:val="003A166D"/>
    <w:rsid w:val="003A19E0"/>
    <w:rsid w:val="003A1A47"/>
    <w:rsid w:val="003A1B33"/>
    <w:rsid w:val="003A1BAB"/>
    <w:rsid w:val="003A1DD5"/>
    <w:rsid w:val="003A2019"/>
    <w:rsid w:val="003A20FB"/>
    <w:rsid w:val="003A229B"/>
    <w:rsid w:val="003A22BE"/>
    <w:rsid w:val="003A23FB"/>
    <w:rsid w:val="003A243F"/>
    <w:rsid w:val="003A24E3"/>
    <w:rsid w:val="003A261D"/>
    <w:rsid w:val="003A2647"/>
    <w:rsid w:val="003A264D"/>
    <w:rsid w:val="003A271C"/>
    <w:rsid w:val="003A298A"/>
    <w:rsid w:val="003A2B1D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436"/>
    <w:rsid w:val="003A357D"/>
    <w:rsid w:val="003A362C"/>
    <w:rsid w:val="003A3640"/>
    <w:rsid w:val="003A3697"/>
    <w:rsid w:val="003A378B"/>
    <w:rsid w:val="003A3A91"/>
    <w:rsid w:val="003A3D2A"/>
    <w:rsid w:val="003A3D36"/>
    <w:rsid w:val="003A3F31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9AB"/>
    <w:rsid w:val="003A4B8B"/>
    <w:rsid w:val="003A4C61"/>
    <w:rsid w:val="003A4E39"/>
    <w:rsid w:val="003A4E82"/>
    <w:rsid w:val="003A4FCD"/>
    <w:rsid w:val="003A505B"/>
    <w:rsid w:val="003A506C"/>
    <w:rsid w:val="003A512D"/>
    <w:rsid w:val="003A5358"/>
    <w:rsid w:val="003A567A"/>
    <w:rsid w:val="003A5901"/>
    <w:rsid w:val="003A590E"/>
    <w:rsid w:val="003A5970"/>
    <w:rsid w:val="003A5B29"/>
    <w:rsid w:val="003A5C3F"/>
    <w:rsid w:val="003A5D2E"/>
    <w:rsid w:val="003A5D3A"/>
    <w:rsid w:val="003A5D7E"/>
    <w:rsid w:val="003A5E98"/>
    <w:rsid w:val="003A5EF9"/>
    <w:rsid w:val="003A5F62"/>
    <w:rsid w:val="003A6066"/>
    <w:rsid w:val="003A62D0"/>
    <w:rsid w:val="003A6330"/>
    <w:rsid w:val="003A6339"/>
    <w:rsid w:val="003A6344"/>
    <w:rsid w:val="003A6544"/>
    <w:rsid w:val="003A6574"/>
    <w:rsid w:val="003A6773"/>
    <w:rsid w:val="003A67EA"/>
    <w:rsid w:val="003A6832"/>
    <w:rsid w:val="003A6959"/>
    <w:rsid w:val="003A6A98"/>
    <w:rsid w:val="003A6B90"/>
    <w:rsid w:val="003A6BC9"/>
    <w:rsid w:val="003A6F58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BEE"/>
    <w:rsid w:val="003A7D76"/>
    <w:rsid w:val="003A7F6B"/>
    <w:rsid w:val="003A7FBB"/>
    <w:rsid w:val="003A7FD4"/>
    <w:rsid w:val="003B003E"/>
    <w:rsid w:val="003B0088"/>
    <w:rsid w:val="003B0271"/>
    <w:rsid w:val="003B0299"/>
    <w:rsid w:val="003B02FB"/>
    <w:rsid w:val="003B04B8"/>
    <w:rsid w:val="003B0901"/>
    <w:rsid w:val="003B0A63"/>
    <w:rsid w:val="003B0B36"/>
    <w:rsid w:val="003B0B4D"/>
    <w:rsid w:val="003B0D51"/>
    <w:rsid w:val="003B0EA3"/>
    <w:rsid w:val="003B101E"/>
    <w:rsid w:val="003B1046"/>
    <w:rsid w:val="003B112E"/>
    <w:rsid w:val="003B127A"/>
    <w:rsid w:val="003B139F"/>
    <w:rsid w:val="003B13D8"/>
    <w:rsid w:val="003B14B8"/>
    <w:rsid w:val="003B155B"/>
    <w:rsid w:val="003B1575"/>
    <w:rsid w:val="003B1593"/>
    <w:rsid w:val="003B16BF"/>
    <w:rsid w:val="003B180E"/>
    <w:rsid w:val="003B188F"/>
    <w:rsid w:val="003B1A84"/>
    <w:rsid w:val="003B1C76"/>
    <w:rsid w:val="003B1CC2"/>
    <w:rsid w:val="003B1F8C"/>
    <w:rsid w:val="003B1FE5"/>
    <w:rsid w:val="003B2010"/>
    <w:rsid w:val="003B21B1"/>
    <w:rsid w:val="003B22EA"/>
    <w:rsid w:val="003B237B"/>
    <w:rsid w:val="003B2475"/>
    <w:rsid w:val="003B24EE"/>
    <w:rsid w:val="003B2852"/>
    <w:rsid w:val="003B294F"/>
    <w:rsid w:val="003B29FF"/>
    <w:rsid w:val="003B2B79"/>
    <w:rsid w:val="003B2CAC"/>
    <w:rsid w:val="003B2E4E"/>
    <w:rsid w:val="003B2E9E"/>
    <w:rsid w:val="003B324F"/>
    <w:rsid w:val="003B332D"/>
    <w:rsid w:val="003B3491"/>
    <w:rsid w:val="003B361A"/>
    <w:rsid w:val="003B369E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26"/>
    <w:rsid w:val="003B4458"/>
    <w:rsid w:val="003B4482"/>
    <w:rsid w:val="003B49E3"/>
    <w:rsid w:val="003B4A14"/>
    <w:rsid w:val="003B4A74"/>
    <w:rsid w:val="003B4AA5"/>
    <w:rsid w:val="003B4DC1"/>
    <w:rsid w:val="003B4E41"/>
    <w:rsid w:val="003B4F95"/>
    <w:rsid w:val="003B4FC5"/>
    <w:rsid w:val="003B4FC8"/>
    <w:rsid w:val="003B543D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22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8F7"/>
    <w:rsid w:val="003C0985"/>
    <w:rsid w:val="003C0A86"/>
    <w:rsid w:val="003C0B2A"/>
    <w:rsid w:val="003C0B60"/>
    <w:rsid w:val="003C0BDF"/>
    <w:rsid w:val="003C0C88"/>
    <w:rsid w:val="003C0C99"/>
    <w:rsid w:val="003C0C9E"/>
    <w:rsid w:val="003C0CDF"/>
    <w:rsid w:val="003C0D37"/>
    <w:rsid w:val="003C0D63"/>
    <w:rsid w:val="003C0E4D"/>
    <w:rsid w:val="003C10C3"/>
    <w:rsid w:val="003C11C7"/>
    <w:rsid w:val="003C12EA"/>
    <w:rsid w:val="003C13B8"/>
    <w:rsid w:val="003C1493"/>
    <w:rsid w:val="003C1527"/>
    <w:rsid w:val="003C16F1"/>
    <w:rsid w:val="003C174D"/>
    <w:rsid w:val="003C179D"/>
    <w:rsid w:val="003C1872"/>
    <w:rsid w:val="003C1882"/>
    <w:rsid w:val="003C19F0"/>
    <w:rsid w:val="003C1BFF"/>
    <w:rsid w:val="003C1D1B"/>
    <w:rsid w:val="003C1E00"/>
    <w:rsid w:val="003C1EC9"/>
    <w:rsid w:val="003C1FDF"/>
    <w:rsid w:val="003C2045"/>
    <w:rsid w:val="003C20D8"/>
    <w:rsid w:val="003C21D9"/>
    <w:rsid w:val="003C22E3"/>
    <w:rsid w:val="003C2312"/>
    <w:rsid w:val="003C2359"/>
    <w:rsid w:val="003C241F"/>
    <w:rsid w:val="003C24F0"/>
    <w:rsid w:val="003C2791"/>
    <w:rsid w:val="003C2793"/>
    <w:rsid w:val="003C279F"/>
    <w:rsid w:val="003C2973"/>
    <w:rsid w:val="003C2C9D"/>
    <w:rsid w:val="003C2E65"/>
    <w:rsid w:val="003C2F15"/>
    <w:rsid w:val="003C2FB0"/>
    <w:rsid w:val="003C2FD9"/>
    <w:rsid w:val="003C32DF"/>
    <w:rsid w:val="003C3380"/>
    <w:rsid w:val="003C33A7"/>
    <w:rsid w:val="003C3479"/>
    <w:rsid w:val="003C347B"/>
    <w:rsid w:val="003C3540"/>
    <w:rsid w:val="003C3751"/>
    <w:rsid w:val="003C37D5"/>
    <w:rsid w:val="003C389F"/>
    <w:rsid w:val="003C3B03"/>
    <w:rsid w:val="003C3B45"/>
    <w:rsid w:val="003C3B73"/>
    <w:rsid w:val="003C3B94"/>
    <w:rsid w:val="003C3BE7"/>
    <w:rsid w:val="003C3CA4"/>
    <w:rsid w:val="003C3EF9"/>
    <w:rsid w:val="003C4226"/>
    <w:rsid w:val="003C4250"/>
    <w:rsid w:val="003C449D"/>
    <w:rsid w:val="003C4862"/>
    <w:rsid w:val="003C4952"/>
    <w:rsid w:val="003C4AF7"/>
    <w:rsid w:val="003C4BCF"/>
    <w:rsid w:val="003C4C5E"/>
    <w:rsid w:val="003C4D16"/>
    <w:rsid w:val="003C4D8C"/>
    <w:rsid w:val="003C4E51"/>
    <w:rsid w:val="003C4E95"/>
    <w:rsid w:val="003C4F25"/>
    <w:rsid w:val="003C5153"/>
    <w:rsid w:val="003C5201"/>
    <w:rsid w:val="003C5253"/>
    <w:rsid w:val="003C5413"/>
    <w:rsid w:val="003C5434"/>
    <w:rsid w:val="003C54E2"/>
    <w:rsid w:val="003C5535"/>
    <w:rsid w:val="003C55AB"/>
    <w:rsid w:val="003C55F3"/>
    <w:rsid w:val="003C57EE"/>
    <w:rsid w:val="003C5A49"/>
    <w:rsid w:val="003C5BDA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54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81"/>
    <w:rsid w:val="003C79A4"/>
    <w:rsid w:val="003C7B18"/>
    <w:rsid w:val="003C7DD2"/>
    <w:rsid w:val="003C7E75"/>
    <w:rsid w:val="003D023D"/>
    <w:rsid w:val="003D0240"/>
    <w:rsid w:val="003D02AA"/>
    <w:rsid w:val="003D0678"/>
    <w:rsid w:val="003D083C"/>
    <w:rsid w:val="003D0884"/>
    <w:rsid w:val="003D08D4"/>
    <w:rsid w:val="003D08E2"/>
    <w:rsid w:val="003D09C4"/>
    <w:rsid w:val="003D09DA"/>
    <w:rsid w:val="003D0A28"/>
    <w:rsid w:val="003D0A7F"/>
    <w:rsid w:val="003D0A97"/>
    <w:rsid w:val="003D0B9F"/>
    <w:rsid w:val="003D0D75"/>
    <w:rsid w:val="003D0E68"/>
    <w:rsid w:val="003D0E7B"/>
    <w:rsid w:val="003D1163"/>
    <w:rsid w:val="003D132C"/>
    <w:rsid w:val="003D13FD"/>
    <w:rsid w:val="003D151E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3"/>
    <w:rsid w:val="003D20DB"/>
    <w:rsid w:val="003D2127"/>
    <w:rsid w:val="003D22D3"/>
    <w:rsid w:val="003D2339"/>
    <w:rsid w:val="003D234C"/>
    <w:rsid w:val="003D24E8"/>
    <w:rsid w:val="003D26AA"/>
    <w:rsid w:val="003D28C1"/>
    <w:rsid w:val="003D2911"/>
    <w:rsid w:val="003D2939"/>
    <w:rsid w:val="003D2A2B"/>
    <w:rsid w:val="003D2B53"/>
    <w:rsid w:val="003D2BF4"/>
    <w:rsid w:val="003D2D67"/>
    <w:rsid w:val="003D2E5D"/>
    <w:rsid w:val="003D2E8F"/>
    <w:rsid w:val="003D2F9F"/>
    <w:rsid w:val="003D3097"/>
    <w:rsid w:val="003D30F6"/>
    <w:rsid w:val="003D31BC"/>
    <w:rsid w:val="003D338D"/>
    <w:rsid w:val="003D33B9"/>
    <w:rsid w:val="003D34B4"/>
    <w:rsid w:val="003D34F2"/>
    <w:rsid w:val="003D354F"/>
    <w:rsid w:val="003D376F"/>
    <w:rsid w:val="003D37C7"/>
    <w:rsid w:val="003D3883"/>
    <w:rsid w:val="003D3915"/>
    <w:rsid w:val="003D398B"/>
    <w:rsid w:val="003D39A6"/>
    <w:rsid w:val="003D3A5D"/>
    <w:rsid w:val="003D3ADE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E28"/>
    <w:rsid w:val="003D4FB8"/>
    <w:rsid w:val="003D505E"/>
    <w:rsid w:val="003D509C"/>
    <w:rsid w:val="003D50AE"/>
    <w:rsid w:val="003D5176"/>
    <w:rsid w:val="003D52A8"/>
    <w:rsid w:val="003D52EE"/>
    <w:rsid w:val="003D545C"/>
    <w:rsid w:val="003D55D6"/>
    <w:rsid w:val="003D5717"/>
    <w:rsid w:val="003D57A5"/>
    <w:rsid w:val="003D5878"/>
    <w:rsid w:val="003D59A3"/>
    <w:rsid w:val="003D59FE"/>
    <w:rsid w:val="003D5B29"/>
    <w:rsid w:val="003D5C2E"/>
    <w:rsid w:val="003D5D2D"/>
    <w:rsid w:val="003D5E16"/>
    <w:rsid w:val="003D5FEC"/>
    <w:rsid w:val="003D609B"/>
    <w:rsid w:val="003D60D5"/>
    <w:rsid w:val="003D614F"/>
    <w:rsid w:val="003D6155"/>
    <w:rsid w:val="003D6242"/>
    <w:rsid w:val="003D6254"/>
    <w:rsid w:val="003D62E5"/>
    <w:rsid w:val="003D6369"/>
    <w:rsid w:val="003D63BA"/>
    <w:rsid w:val="003D645E"/>
    <w:rsid w:val="003D6585"/>
    <w:rsid w:val="003D680E"/>
    <w:rsid w:val="003D684A"/>
    <w:rsid w:val="003D6921"/>
    <w:rsid w:val="003D6968"/>
    <w:rsid w:val="003D6A17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6A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1E4"/>
    <w:rsid w:val="003E0436"/>
    <w:rsid w:val="003E0478"/>
    <w:rsid w:val="003E0494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318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7BF"/>
    <w:rsid w:val="003E28B8"/>
    <w:rsid w:val="003E2BE3"/>
    <w:rsid w:val="003E2BF4"/>
    <w:rsid w:val="003E2D0E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B85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7A4"/>
    <w:rsid w:val="003E4882"/>
    <w:rsid w:val="003E48B1"/>
    <w:rsid w:val="003E49B9"/>
    <w:rsid w:val="003E4AA8"/>
    <w:rsid w:val="003E4C80"/>
    <w:rsid w:val="003E4CDB"/>
    <w:rsid w:val="003E4D9E"/>
    <w:rsid w:val="003E4E8E"/>
    <w:rsid w:val="003E4F03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D7E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9C"/>
    <w:rsid w:val="003F16E1"/>
    <w:rsid w:val="003F1B6D"/>
    <w:rsid w:val="003F1D73"/>
    <w:rsid w:val="003F1E0F"/>
    <w:rsid w:val="003F1F82"/>
    <w:rsid w:val="003F1F9E"/>
    <w:rsid w:val="003F20C3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E9B"/>
    <w:rsid w:val="003F2F04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4E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0AA"/>
    <w:rsid w:val="003F5305"/>
    <w:rsid w:val="003F536B"/>
    <w:rsid w:val="003F53BE"/>
    <w:rsid w:val="003F540F"/>
    <w:rsid w:val="003F547D"/>
    <w:rsid w:val="003F54DB"/>
    <w:rsid w:val="003F5660"/>
    <w:rsid w:val="003F56B3"/>
    <w:rsid w:val="003F56DC"/>
    <w:rsid w:val="003F585E"/>
    <w:rsid w:val="003F586D"/>
    <w:rsid w:val="003F58A3"/>
    <w:rsid w:val="003F58CF"/>
    <w:rsid w:val="003F5B24"/>
    <w:rsid w:val="003F5B6B"/>
    <w:rsid w:val="003F5BD6"/>
    <w:rsid w:val="003F5FEE"/>
    <w:rsid w:val="003F60EF"/>
    <w:rsid w:val="003F612D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3A"/>
    <w:rsid w:val="003F6D6D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1F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BE8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850"/>
    <w:rsid w:val="0040292D"/>
    <w:rsid w:val="00402C2D"/>
    <w:rsid w:val="00402C4E"/>
    <w:rsid w:val="00402D24"/>
    <w:rsid w:val="00402EAA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692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495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40"/>
    <w:rsid w:val="00405E7A"/>
    <w:rsid w:val="00405F90"/>
    <w:rsid w:val="004060CB"/>
    <w:rsid w:val="00406108"/>
    <w:rsid w:val="00406166"/>
    <w:rsid w:val="004061DE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7A6"/>
    <w:rsid w:val="004079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01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C09"/>
    <w:rsid w:val="00410D50"/>
    <w:rsid w:val="00410F18"/>
    <w:rsid w:val="00410F1E"/>
    <w:rsid w:val="00411187"/>
    <w:rsid w:val="00411230"/>
    <w:rsid w:val="00411514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9BF"/>
    <w:rsid w:val="00412A27"/>
    <w:rsid w:val="00412EB9"/>
    <w:rsid w:val="00412F3D"/>
    <w:rsid w:val="00412F8D"/>
    <w:rsid w:val="00412FA0"/>
    <w:rsid w:val="00412FD1"/>
    <w:rsid w:val="00413369"/>
    <w:rsid w:val="00413425"/>
    <w:rsid w:val="00413627"/>
    <w:rsid w:val="004139D7"/>
    <w:rsid w:val="00413B7A"/>
    <w:rsid w:val="00413B95"/>
    <w:rsid w:val="00413C0A"/>
    <w:rsid w:val="00413C78"/>
    <w:rsid w:val="00413CC8"/>
    <w:rsid w:val="00413D65"/>
    <w:rsid w:val="0041402F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4F68"/>
    <w:rsid w:val="00414F79"/>
    <w:rsid w:val="00414FDD"/>
    <w:rsid w:val="00415038"/>
    <w:rsid w:val="0041517B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DC5"/>
    <w:rsid w:val="00415E8A"/>
    <w:rsid w:val="00415EEF"/>
    <w:rsid w:val="00416011"/>
    <w:rsid w:val="0041608B"/>
    <w:rsid w:val="00416159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962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7AC"/>
    <w:rsid w:val="0042281B"/>
    <w:rsid w:val="004228B8"/>
    <w:rsid w:val="004228F5"/>
    <w:rsid w:val="00422951"/>
    <w:rsid w:val="00422979"/>
    <w:rsid w:val="004229B7"/>
    <w:rsid w:val="004229CF"/>
    <w:rsid w:val="00422A01"/>
    <w:rsid w:val="00422AC4"/>
    <w:rsid w:val="00422CF6"/>
    <w:rsid w:val="00422DB5"/>
    <w:rsid w:val="00422E86"/>
    <w:rsid w:val="0042307B"/>
    <w:rsid w:val="004232F0"/>
    <w:rsid w:val="00423326"/>
    <w:rsid w:val="00423332"/>
    <w:rsid w:val="004233B8"/>
    <w:rsid w:val="00423479"/>
    <w:rsid w:val="0042347A"/>
    <w:rsid w:val="00423726"/>
    <w:rsid w:val="0042375B"/>
    <w:rsid w:val="00423927"/>
    <w:rsid w:val="00423D90"/>
    <w:rsid w:val="00423DBE"/>
    <w:rsid w:val="00423E37"/>
    <w:rsid w:val="00423FF7"/>
    <w:rsid w:val="00424047"/>
    <w:rsid w:val="00424217"/>
    <w:rsid w:val="00424403"/>
    <w:rsid w:val="00424569"/>
    <w:rsid w:val="004247E0"/>
    <w:rsid w:val="00424A31"/>
    <w:rsid w:val="00424A33"/>
    <w:rsid w:val="00424C68"/>
    <w:rsid w:val="00424D58"/>
    <w:rsid w:val="00424EBE"/>
    <w:rsid w:val="0042521F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16C"/>
    <w:rsid w:val="004262F8"/>
    <w:rsid w:val="00426442"/>
    <w:rsid w:val="0042654A"/>
    <w:rsid w:val="004266B1"/>
    <w:rsid w:val="004267F9"/>
    <w:rsid w:val="00426A93"/>
    <w:rsid w:val="00426BD0"/>
    <w:rsid w:val="00426C10"/>
    <w:rsid w:val="00426C72"/>
    <w:rsid w:val="00426CA6"/>
    <w:rsid w:val="00426DFA"/>
    <w:rsid w:val="00426E12"/>
    <w:rsid w:val="00426F36"/>
    <w:rsid w:val="00426F47"/>
    <w:rsid w:val="00427021"/>
    <w:rsid w:val="004270B4"/>
    <w:rsid w:val="004272DB"/>
    <w:rsid w:val="00427399"/>
    <w:rsid w:val="004273E6"/>
    <w:rsid w:val="00427650"/>
    <w:rsid w:val="0042766D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1C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3FF"/>
    <w:rsid w:val="004314E7"/>
    <w:rsid w:val="00431531"/>
    <w:rsid w:val="0043157E"/>
    <w:rsid w:val="00431626"/>
    <w:rsid w:val="0043185D"/>
    <w:rsid w:val="0043189C"/>
    <w:rsid w:val="004318FB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EF6"/>
    <w:rsid w:val="00432F8F"/>
    <w:rsid w:val="00432F9E"/>
    <w:rsid w:val="00433106"/>
    <w:rsid w:val="00433356"/>
    <w:rsid w:val="004334AC"/>
    <w:rsid w:val="004334AD"/>
    <w:rsid w:val="00433539"/>
    <w:rsid w:val="00433653"/>
    <w:rsid w:val="00433735"/>
    <w:rsid w:val="00433751"/>
    <w:rsid w:val="004337EE"/>
    <w:rsid w:val="00433A7D"/>
    <w:rsid w:val="00433B86"/>
    <w:rsid w:val="00433C6F"/>
    <w:rsid w:val="00433C82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7BA"/>
    <w:rsid w:val="0043480E"/>
    <w:rsid w:val="00434819"/>
    <w:rsid w:val="00434919"/>
    <w:rsid w:val="00434A45"/>
    <w:rsid w:val="00434A56"/>
    <w:rsid w:val="00434AFE"/>
    <w:rsid w:val="00434B55"/>
    <w:rsid w:val="00434CC4"/>
    <w:rsid w:val="00434D46"/>
    <w:rsid w:val="00434D49"/>
    <w:rsid w:val="00434E61"/>
    <w:rsid w:val="00434EB3"/>
    <w:rsid w:val="00434EF9"/>
    <w:rsid w:val="00435063"/>
    <w:rsid w:val="00435066"/>
    <w:rsid w:val="00435248"/>
    <w:rsid w:val="0043524D"/>
    <w:rsid w:val="004352C7"/>
    <w:rsid w:val="004353B9"/>
    <w:rsid w:val="004353C1"/>
    <w:rsid w:val="0043542F"/>
    <w:rsid w:val="004355EB"/>
    <w:rsid w:val="00435602"/>
    <w:rsid w:val="00435631"/>
    <w:rsid w:val="004356FA"/>
    <w:rsid w:val="00435751"/>
    <w:rsid w:val="004359E7"/>
    <w:rsid w:val="00435A6E"/>
    <w:rsid w:val="00435B86"/>
    <w:rsid w:val="00435BC2"/>
    <w:rsid w:val="00435CCF"/>
    <w:rsid w:val="00436025"/>
    <w:rsid w:val="0043619E"/>
    <w:rsid w:val="0043621A"/>
    <w:rsid w:val="00436256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57B"/>
    <w:rsid w:val="0043775E"/>
    <w:rsid w:val="004378BE"/>
    <w:rsid w:val="00437940"/>
    <w:rsid w:val="00437AB4"/>
    <w:rsid w:val="00437B0A"/>
    <w:rsid w:val="00437B76"/>
    <w:rsid w:val="00437C16"/>
    <w:rsid w:val="00437C99"/>
    <w:rsid w:val="00437CEE"/>
    <w:rsid w:val="00437E53"/>
    <w:rsid w:val="00437FB1"/>
    <w:rsid w:val="00437FF2"/>
    <w:rsid w:val="00440187"/>
    <w:rsid w:val="004402A7"/>
    <w:rsid w:val="00440335"/>
    <w:rsid w:val="0044035D"/>
    <w:rsid w:val="00440366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790"/>
    <w:rsid w:val="00440BBD"/>
    <w:rsid w:val="00440EA5"/>
    <w:rsid w:val="00440F13"/>
    <w:rsid w:val="0044131C"/>
    <w:rsid w:val="004413A0"/>
    <w:rsid w:val="004413A9"/>
    <w:rsid w:val="0044142F"/>
    <w:rsid w:val="0044153F"/>
    <w:rsid w:val="004416F6"/>
    <w:rsid w:val="00441851"/>
    <w:rsid w:val="004418A8"/>
    <w:rsid w:val="00441974"/>
    <w:rsid w:val="00441FBC"/>
    <w:rsid w:val="00442128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CAB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3C"/>
    <w:rsid w:val="00445853"/>
    <w:rsid w:val="004458D2"/>
    <w:rsid w:val="00445907"/>
    <w:rsid w:val="00445A3B"/>
    <w:rsid w:val="00445A8D"/>
    <w:rsid w:val="00445CFF"/>
    <w:rsid w:val="00445D4A"/>
    <w:rsid w:val="00445F3C"/>
    <w:rsid w:val="00446012"/>
    <w:rsid w:val="004462AF"/>
    <w:rsid w:val="0044639B"/>
    <w:rsid w:val="00446499"/>
    <w:rsid w:val="004465C1"/>
    <w:rsid w:val="0044662A"/>
    <w:rsid w:val="0044666E"/>
    <w:rsid w:val="0044682B"/>
    <w:rsid w:val="004468D6"/>
    <w:rsid w:val="00446920"/>
    <w:rsid w:val="00446F30"/>
    <w:rsid w:val="0044710C"/>
    <w:rsid w:val="00447195"/>
    <w:rsid w:val="0044722B"/>
    <w:rsid w:val="0044733E"/>
    <w:rsid w:val="0044738F"/>
    <w:rsid w:val="00447486"/>
    <w:rsid w:val="004476B4"/>
    <w:rsid w:val="0044778E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A6A"/>
    <w:rsid w:val="00450BB9"/>
    <w:rsid w:val="00450C0E"/>
    <w:rsid w:val="00450D3B"/>
    <w:rsid w:val="00450EC5"/>
    <w:rsid w:val="00450F50"/>
    <w:rsid w:val="004515B3"/>
    <w:rsid w:val="004516F8"/>
    <w:rsid w:val="004517EF"/>
    <w:rsid w:val="004518D5"/>
    <w:rsid w:val="004518EE"/>
    <w:rsid w:val="004519BF"/>
    <w:rsid w:val="00451B06"/>
    <w:rsid w:val="00451B3C"/>
    <w:rsid w:val="00451BEB"/>
    <w:rsid w:val="00451BFE"/>
    <w:rsid w:val="00451D93"/>
    <w:rsid w:val="00451F31"/>
    <w:rsid w:val="00452092"/>
    <w:rsid w:val="004520A8"/>
    <w:rsid w:val="00452133"/>
    <w:rsid w:val="00452616"/>
    <w:rsid w:val="004526EB"/>
    <w:rsid w:val="00452706"/>
    <w:rsid w:val="0045276A"/>
    <w:rsid w:val="004527C0"/>
    <w:rsid w:val="00452A80"/>
    <w:rsid w:val="00452B78"/>
    <w:rsid w:val="00452BAD"/>
    <w:rsid w:val="00452EB9"/>
    <w:rsid w:val="00452FB5"/>
    <w:rsid w:val="0045302D"/>
    <w:rsid w:val="0045312A"/>
    <w:rsid w:val="004531DD"/>
    <w:rsid w:val="0045332F"/>
    <w:rsid w:val="00453541"/>
    <w:rsid w:val="0045357A"/>
    <w:rsid w:val="00453819"/>
    <w:rsid w:val="00453871"/>
    <w:rsid w:val="004538B8"/>
    <w:rsid w:val="004539A3"/>
    <w:rsid w:val="00453A46"/>
    <w:rsid w:val="00453A93"/>
    <w:rsid w:val="00453B56"/>
    <w:rsid w:val="00453BB6"/>
    <w:rsid w:val="00453C24"/>
    <w:rsid w:val="00453CC8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14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286"/>
    <w:rsid w:val="00455420"/>
    <w:rsid w:val="0045549F"/>
    <w:rsid w:val="0045552A"/>
    <w:rsid w:val="00455557"/>
    <w:rsid w:val="00455707"/>
    <w:rsid w:val="00455AB1"/>
    <w:rsid w:val="00455B4F"/>
    <w:rsid w:val="00455C09"/>
    <w:rsid w:val="00455C7F"/>
    <w:rsid w:val="00455CC2"/>
    <w:rsid w:val="00455E17"/>
    <w:rsid w:val="00455F61"/>
    <w:rsid w:val="00456114"/>
    <w:rsid w:val="004561E2"/>
    <w:rsid w:val="0045639F"/>
    <w:rsid w:val="00456440"/>
    <w:rsid w:val="00456517"/>
    <w:rsid w:val="00456784"/>
    <w:rsid w:val="00456971"/>
    <w:rsid w:val="004569C9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0B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1CB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8CD"/>
    <w:rsid w:val="00460921"/>
    <w:rsid w:val="00460958"/>
    <w:rsid w:val="00460AF4"/>
    <w:rsid w:val="00460B0D"/>
    <w:rsid w:val="00460C73"/>
    <w:rsid w:val="00460CE9"/>
    <w:rsid w:val="00460F27"/>
    <w:rsid w:val="00460F52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554"/>
    <w:rsid w:val="004636D0"/>
    <w:rsid w:val="0046382E"/>
    <w:rsid w:val="00463839"/>
    <w:rsid w:val="00463879"/>
    <w:rsid w:val="004638D8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3B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CFE"/>
    <w:rsid w:val="00464D2E"/>
    <w:rsid w:val="00464DD1"/>
    <w:rsid w:val="00464EE0"/>
    <w:rsid w:val="004650EB"/>
    <w:rsid w:val="00465379"/>
    <w:rsid w:val="00465393"/>
    <w:rsid w:val="00465461"/>
    <w:rsid w:val="00465467"/>
    <w:rsid w:val="00465504"/>
    <w:rsid w:val="00465545"/>
    <w:rsid w:val="00465573"/>
    <w:rsid w:val="00465577"/>
    <w:rsid w:val="004656B8"/>
    <w:rsid w:val="004658C3"/>
    <w:rsid w:val="00465AF0"/>
    <w:rsid w:val="00465B34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2D3"/>
    <w:rsid w:val="0046645E"/>
    <w:rsid w:val="0046647F"/>
    <w:rsid w:val="004664EC"/>
    <w:rsid w:val="00466573"/>
    <w:rsid w:val="0046668C"/>
    <w:rsid w:val="00466B3E"/>
    <w:rsid w:val="00466FB8"/>
    <w:rsid w:val="00467103"/>
    <w:rsid w:val="0046712D"/>
    <w:rsid w:val="00467233"/>
    <w:rsid w:val="00467281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204"/>
    <w:rsid w:val="0047041E"/>
    <w:rsid w:val="004704B4"/>
    <w:rsid w:val="00470594"/>
    <w:rsid w:val="004706FD"/>
    <w:rsid w:val="00470750"/>
    <w:rsid w:val="0047079E"/>
    <w:rsid w:val="004707DE"/>
    <w:rsid w:val="0047088D"/>
    <w:rsid w:val="00470893"/>
    <w:rsid w:val="004708BB"/>
    <w:rsid w:val="004708E2"/>
    <w:rsid w:val="00470929"/>
    <w:rsid w:val="004709D0"/>
    <w:rsid w:val="004709EF"/>
    <w:rsid w:val="004709FC"/>
    <w:rsid w:val="00470BF1"/>
    <w:rsid w:val="00470CFF"/>
    <w:rsid w:val="00470E35"/>
    <w:rsid w:val="00470E47"/>
    <w:rsid w:val="00470FB2"/>
    <w:rsid w:val="00471244"/>
    <w:rsid w:val="004712E5"/>
    <w:rsid w:val="004715F5"/>
    <w:rsid w:val="0047166D"/>
    <w:rsid w:val="0047167C"/>
    <w:rsid w:val="00471709"/>
    <w:rsid w:val="00471856"/>
    <w:rsid w:val="00471957"/>
    <w:rsid w:val="004719A1"/>
    <w:rsid w:val="00471C83"/>
    <w:rsid w:val="00471D3E"/>
    <w:rsid w:val="00471DB0"/>
    <w:rsid w:val="00471EB6"/>
    <w:rsid w:val="00471EBC"/>
    <w:rsid w:val="00471F29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0BF"/>
    <w:rsid w:val="004739E0"/>
    <w:rsid w:val="00473A94"/>
    <w:rsid w:val="00473CBF"/>
    <w:rsid w:val="00473D42"/>
    <w:rsid w:val="00473E9A"/>
    <w:rsid w:val="00473F5F"/>
    <w:rsid w:val="00474085"/>
    <w:rsid w:val="0047410D"/>
    <w:rsid w:val="00474792"/>
    <w:rsid w:val="0047483F"/>
    <w:rsid w:val="004749DF"/>
    <w:rsid w:val="004749EB"/>
    <w:rsid w:val="00474A57"/>
    <w:rsid w:val="00474B6C"/>
    <w:rsid w:val="00474EB9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8C0"/>
    <w:rsid w:val="004759BE"/>
    <w:rsid w:val="004759EB"/>
    <w:rsid w:val="00475A1B"/>
    <w:rsid w:val="00475A4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AA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3C"/>
    <w:rsid w:val="00477064"/>
    <w:rsid w:val="004772B6"/>
    <w:rsid w:val="00477464"/>
    <w:rsid w:val="004774C5"/>
    <w:rsid w:val="004774D9"/>
    <w:rsid w:val="004775ED"/>
    <w:rsid w:val="004776C2"/>
    <w:rsid w:val="004777C7"/>
    <w:rsid w:val="00477A6D"/>
    <w:rsid w:val="00477B19"/>
    <w:rsid w:val="00477B5D"/>
    <w:rsid w:val="00477C30"/>
    <w:rsid w:val="00477C91"/>
    <w:rsid w:val="00477D1B"/>
    <w:rsid w:val="00477E67"/>
    <w:rsid w:val="00477EB4"/>
    <w:rsid w:val="00477FBA"/>
    <w:rsid w:val="00480049"/>
    <w:rsid w:val="004801FB"/>
    <w:rsid w:val="00480239"/>
    <w:rsid w:val="00480249"/>
    <w:rsid w:val="00480266"/>
    <w:rsid w:val="004803A9"/>
    <w:rsid w:val="004803DC"/>
    <w:rsid w:val="004803E9"/>
    <w:rsid w:val="004805D8"/>
    <w:rsid w:val="004807B6"/>
    <w:rsid w:val="004807D5"/>
    <w:rsid w:val="00480A94"/>
    <w:rsid w:val="00480ACE"/>
    <w:rsid w:val="00480AE8"/>
    <w:rsid w:val="00480B03"/>
    <w:rsid w:val="00480C23"/>
    <w:rsid w:val="00480C50"/>
    <w:rsid w:val="00480CA9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BD6"/>
    <w:rsid w:val="00481CE2"/>
    <w:rsid w:val="00481E4F"/>
    <w:rsid w:val="004820B4"/>
    <w:rsid w:val="004820D0"/>
    <w:rsid w:val="00482172"/>
    <w:rsid w:val="0048220F"/>
    <w:rsid w:val="00482389"/>
    <w:rsid w:val="00482518"/>
    <w:rsid w:val="00482915"/>
    <w:rsid w:val="00482943"/>
    <w:rsid w:val="00482A75"/>
    <w:rsid w:val="00482ADC"/>
    <w:rsid w:val="00482B1F"/>
    <w:rsid w:val="00482BAD"/>
    <w:rsid w:val="00482E5C"/>
    <w:rsid w:val="0048304C"/>
    <w:rsid w:val="0048310A"/>
    <w:rsid w:val="004833DB"/>
    <w:rsid w:val="0048351D"/>
    <w:rsid w:val="004835E4"/>
    <w:rsid w:val="00483805"/>
    <w:rsid w:val="004838E1"/>
    <w:rsid w:val="00483B58"/>
    <w:rsid w:val="00483D11"/>
    <w:rsid w:val="00483D20"/>
    <w:rsid w:val="00483D3C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641"/>
    <w:rsid w:val="004846B2"/>
    <w:rsid w:val="0048482E"/>
    <w:rsid w:val="004848FD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D21"/>
    <w:rsid w:val="00485E8A"/>
    <w:rsid w:val="00485F15"/>
    <w:rsid w:val="0048620B"/>
    <w:rsid w:val="00486267"/>
    <w:rsid w:val="004862DE"/>
    <w:rsid w:val="0048666A"/>
    <w:rsid w:val="004866AF"/>
    <w:rsid w:val="0048673C"/>
    <w:rsid w:val="00486CC1"/>
    <w:rsid w:val="00486CF2"/>
    <w:rsid w:val="00486D13"/>
    <w:rsid w:val="00486DE1"/>
    <w:rsid w:val="00486E06"/>
    <w:rsid w:val="00486E3D"/>
    <w:rsid w:val="00486EC5"/>
    <w:rsid w:val="00486FF7"/>
    <w:rsid w:val="00487029"/>
    <w:rsid w:val="00487308"/>
    <w:rsid w:val="00487442"/>
    <w:rsid w:val="0048765A"/>
    <w:rsid w:val="00487694"/>
    <w:rsid w:val="00487701"/>
    <w:rsid w:val="0048774E"/>
    <w:rsid w:val="004879FA"/>
    <w:rsid w:val="00487A68"/>
    <w:rsid w:val="00487BB8"/>
    <w:rsid w:val="00487D7B"/>
    <w:rsid w:val="00487E20"/>
    <w:rsid w:val="00487F28"/>
    <w:rsid w:val="00490195"/>
    <w:rsid w:val="00490225"/>
    <w:rsid w:val="0049023D"/>
    <w:rsid w:val="0049033A"/>
    <w:rsid w:val="00490499"/>
    <w:rsid w:val="004905DA"/>
    <w:rsid w:val="004905EC"/>
    <w:rsid w:val="00490613"/>
    <w:rsid w:val="00490649"/>
    <w:rsid w:val="004906EF"/>
    <w:rsid w:val="00490737"/>
    <w:rsid w:val="0049073B"/>
    <w:rsid w:val="00490881"/>
    <w:rsid w:val="00490894"/>
    <w:rsid w:val="0049093B"/>
    <w:rsid w:val="004909D3"/>
    <w:rsid w:val="00490B13"/>
    <w:rsid w:val="00490B80"/>
    <w:rsid w:val="00490C8D"/>
    <w:rsid w:val="00490CB9"/>
    <w:rsid w:val="00490CC5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6FE"/>
    <w:rsid w:val="004918A0"/>
    <w:rsid w:val="004919B7"/>
    <w:rsid w:val="00491A98"/>
    <w:rsid w:val="00491B1F"/>
    <w:rsid w:val="00491B71"/>
    <w:rsid w:val="00491EA7"/>
    <w:rsid w:val="00491EDF"/>
    <w:rsid w:val="00492042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3F9"/>
    <w:rsid w:val="0049345B"/>
    <w:rsid w:val="0049347E"/>
    <w:rsid w:val="0049349F"/>
    <w:rsid w:val="0049358A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240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A60"/>
    <w:rsid w:val="00495B88"/>
    <w:rsid w:val="00495BD8"/>
    <w:rsid w:val="00495C0A"/>
    <w:rsid w:val="00495C65"/>
    <w:rsid w:val="00496102"/>
    <w:rsid w:val="00496181"/>
    <w:rsid w:val="0049619F"/>
    <w:rsid w:val="004961DB"/>
    <w:rsid w:val="00496267"/>
    <w:rsid w:val="00496349"/>
    <w:rsid w:val="00496480"/>
    <w:rsid w:val="004964DF"/>
    <w:rsid w:val="00496522"/>
    <w:rsid w:val="0049653E"/>
    <w:rsid w:val="0049655D"/>
    <w:rsid w:val="004965A3"/>
    <w:rsid w:val="00496668"/>
    <w:rsid w:val="0049682E"/>
    <w:rsid w:val="0049699B"/>
    <w:rsid w:val="004969DF"/>
    <w:rsid w:val="00496A3C"/>
    <w:rsid w:val="00496BEF"/>
    <w:rsid w:val="00497280"/>
    <w:rsid w:val="004976F0"/>
    <w:rsid w:val="0049792C"/>
    <w:rsid w:val="00497AE9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4DB"/>
    <w:rsid w:val="004A067F"/>
    <w:rsid w:val="004A06AF"/>
    <w:rsid w:val="004A087D"/>
    <w:rsid w:val="004A0A2D"/>
    <w:rsid w:val="004A0A78"/>
    <w:rsid w:val="004A0AD0"/>
    <w:rsid w:val="004A0AD6"/>
    <w:rsid w:val="004A0B6D"/>
    <w:rsid w:val="004A0C21"/>
    <w:rsid w:val="004A0DA7"/>
    <w:rsid w:val="004A0DBC"/>
    <w:rsid w:val="004A0E00"/>
    <w:rsid w:val="004A1315"/>
    <w:rsid w:val="004A14D8"/>
    <w:rsid w:val="004A15F7"/>
    <w:rsid w:val="004A1600"/>
    <w:rsid w:val="004A16F3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57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16"/>
    <w:rsid w:val="004A30C6"/>
    <w:rsid w:val="004A30F7"/>
    <w:rsid w:val="004A313F"/>
    <w:rsid w:val="004A318B"/>
    <w:rsid w:val="004A366E"/>
    <w:rsid w:val="004A3691"/>
    <w:rsid w:val="004A36C0"/>
    <w:rsid w:val="004A370A"/>
    <w:rsid w:val="004A38FA"/>
    <w:rsid w:val="004A39E5"/>
    <w:rsid w:val="004A3AA3"/>
    <w:rsid w:val="004A3AE6"/>
    <w:rsid w:val="004A3D05"/>
    <w:rsid w:val="004A3D55"/>
    <w:rsid w:val="004A3DF4"/>
    <w:rsid w:val="004A3E3D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9A8"/>
    <w:rsid w:val="004A4AA0"/>
    <w:rsid w:val="004A4B71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25"/>
    <w:rsid w:val="004A5667"/>
    <w:rsid w:val="004A579C"/>
    <w:rsid w:val="004A57FC"/>
    <w:rsid w:val="004A585E"/>
    <w:rsid w:val="004A59DE"/>
    <w:rsid w:val="004A5B29"/>
    <w:rsid w:val="004A5BEE"/>
    <w:rsid w:val="004A5D33"/>
    <w:rsid w:val="004A6051"/>
    <w:rsid w:val="004A6086"/>
    <w:rsid w:val="004A60FA"/>
    <w:rsid w:val="004A612E"/>
    <w:rsid w:val="004A6281"/>
    <w:rsid w:val="004A6315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7A0"/>
    <w:rsid w:val="004A79F9"/>
    <w:rsid w:val="004A7AB7"/>
    <w:rsid w:val="004A7CD2"/>
    <w:rsid w:val="004A7DD7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6ED"/>
    <w:rsid w:val="004B1B1A"/>
    <w:rsid w:val="004B1B53"/>
    <w:rsid w:val="004B1C02"/>
    <w:rsid w:val="004B1C36"/>
    <w:rsid w:val="004B1C42"/>
    <w:rsid w:val="004B1FF8"/>
    <w:rsid w:val="004B2005"/>
    <w:rsid w:val="004B2212"/>
    <w:rsid w:val="004B23ED"/>
    <w:rsid w:val="004B2422"/>
    <w:rsid w:val="004B24A7"/>
    <w:rsid w:val="004B24C0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DA8"/>
    <w:rsid w:val="004B2E38"/>
    <w:rsid w:val="004B2FDC"/>
    <w:rsid w:val="004B302C"/>
    <w:rsid w:val="004B3393"/>
    <w:rsid w:val="004B3774"/>
    <w:rsid w:val="004B37BF"/>
    <w:rsid w:val="004B385B"/>
    <w:rsid w:val="004B3920"/>
    <w:rsid w:val="004B397C"/>
    <w:rsid w:val="004B3B0A"/>
    <w:rsid w:val="004B3B63"/>
    <w:rsid w:val="004B3C3F"/>
    <w:rsid w:val="004B3FC9"/>
    <w:rsid w:val="004B4019"/>
    <w:rsid w:val="004B4125"/>
    <w:rsid w:val="004B414B"/>
    <w:rsid w:val="004B4288"/>
    <w:rsid w:val="004B4356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B9"/>
    <w:rsid w:val="004B51C0"/>
    <w:rsid w:val="004B5339"/>
    <w:rsid w:val="004B5380"/>
    <w:rsid w:val="004B5451"/>
    <w:rsid w:val="004B55D0"/>
    <w:rsid w:val="004B55EC"/>
    <w:rsid w:val="004B56AE"/>
    <w:rsid w:val="004B570F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1F5"/>
    <w:rsid w:val="004B6301"/>
    <w:rsid w:val="004B6386"/>
    <w:rsid w:val="004B6818"/>
    <w:rsid w:val="004B68B3"/>
    <w:rsid w:val="004B699A"/>
    <w:rsid w:val="004B6A6C"/>
    <w:rsid w:val="004B6AC9"/>
    <w:rsid w:val="004B6D8A"/>
    <w:rsid w:val="004B6D95"/>
    <w:rsid w:val="004B6DEE"/>
    <w:rsid w:val="004B6E72"/>
    <w:rsid w:val="004B6E77"/>
    <w:rsid w:val="004B6E9D"/>
    <w:rsid w:val="004B6EC5"/>
    <w:rsid w:val="004B6FFB"/>
    <w:rsid w:val="004B730C"/>
    <w:rsid w:val="004B73AE"/>
    <w:rsid w:val="004B7555"/>
    <w:rsid w:val="004B76E0"/>
    <w:rsid w:val="004B775A"/>
    <w:rsid w:val="004B782B"/>
    <w:rsid w:val="004B78B8"/>
    <w:rsid w:val="004B7907"/>
    <w:rsid w:val="004B795F"/>
    <w:rsid w:val="004B7A0E"/>
    <w:rsid w:val="004B7A30"/>
    <w:rsid w:val="004B7B88"/>
    <w:rsid w:val="004B7BA5"/>
    <w:rsid w:val="004B7CC8"/>
    <w:rsid w:val="004B7E0A"/>
    <w:rsid w:val="004B7F96"/>
    <w:rsid w:val="004C0028"/>
    <w:rsid w:val="004C0125"/>
    <w:rsid w:val="004C018F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28"/>
    <w:rsid w:val="004C0E75"/>
    <w:rsid w:val="004C0F99"/>
    <w:rsid w:val="004C0FB1"/>
    <w:rsid w:val="004C10B0"/>
    <w:rsid w:val="004C130D"/>
    <w:rsid w:val="004C1329"/>
    <w:rsid w:val="004C1602"/>
    <w:rsid w:val="004C1624"/>
    <w:rsid w:val="004C16AC"/>
    <w:rsid w:val="004C181F"/>
    <w:rsid w:val="004C18A2"/>
    <w:rsid w:val="004C1AA6"/>
    <w:rsid w:val="004C1CB2"/>
    <w:rsid w:val="004C1DB8"/>
    <w:rsid w:val="004C1FAA"/>
    <w:rsid w:val="004C2075"/>
    <w:rsid w:val="004C20BB"/>
    <w:rsid w:val="004C2132"/>
    <w:rsid w:val="004C2371"/>
    <w:rsid w:val="004C23B0"/>
    <w:rsid w:val="004C249C"/>
    <w:rsid w:val="004C27C5"/>
    <w:rsid w:val="004C2A1F"/>
    <w:rsid w:val="004C2C4E"/>
    <w:rsid w:val="004C2CE1"/>
    <w:rsid w:val="004C2F01"/>
    <w:rsid w:val="004C30B1"/>
    <w:rsid w:val="004C317B"/>
    <w:rsid w:val="004C3182"/>
    <w:rsid w:val="004C31D7"/>
    <w:rsid w:val="004C32C7"/>
    <w:rsid w:val="004C3323"/>
    <w:rsid w:val="004C33C6"/>
    <w:rsid w:val="004C3472"/>
    <w:rsid w:val="004C34E8"/>
    <w:rsid w:val="004C35CB"/>
    <w:rsid w:val="004C36FA"/>
    <w:rsid w:val="004C370D"/>
    <w:rsid w:val="004C394D"/>
    <w:rsid w:val="004C39B7"/>
    <w:rsid w:val="004C3A2C"/>
    <w:rsid w:val="004C3A57"/>
    <w:rsid w:val="004C3C31"/>
    <w:rsid w:val="004C3C51"/>
    <w:rsid w:val="004C3E7D"/>
    <w:rsid w:val="004C3EAF"/>
    <w:rsid w:val="004C3FC3"/>
    <w:rsid w:val="004C40CC"/>
    <w:rsid w:val="004C41C6"/>
    <w:rsid w:val="004C4384"/>
    <w:rsid w:val="004C43EB"/>
    <w:rsid w:val="004C46F5"/>
    <w:rsid w:val="004C4737"/>
    <w:rsid w:val="004C47FE"/>
    <w:rsid w:val="004C4815"/>
    <w:rsid w:val="004C4849"/>
    <w:rsid w:val="004C497C"/>
    <w:rsid w:val="004C4AD3"/>
    <w:rsid w:val="004C4B2A"/>
    <w:rsid w:val="004C4BCE"/>
    <w:rsid w:val="004C4BF3"/>
    <w:rsid w:val="004C4D73"/>
    <w:rsid w:val="004C4E76"/>
    <w:rsid w:val="004C4E79"/>
    <w:rsid w:val="004C4F33"/>
    <w:rsid w:val="004C50C4"/>
    <w:rsid w:val="004C521E"/>
    <w:rsid w:val="004C538E"/>
    <w:rsid w:val="004C54A1"/>
    <w:rsid w:val="004C5500"/>
    <w:rsid w:val="004C5624"/>
    <w:rsid w:val="004C564E"/>
    <w:rsid w:val="004C5681"/>
    <w:rsid w:val="004C58AF"/>
    <w:rsid w:val="004C59AD"/>
    <w:rsid w:val="004C5A3B"/>
    <w:rsid w:val="004C5C61"/>
    <w:rsid w:val="004C5E75"/>
    <w:rsid w:val="004C5EB6"/>
    <w:rsid w:val="004C5EF0"/>
    <w:rsid w:val="004C6070"/>
    <w:rsid w:val="004C6071"/>
    <w:rsid w:val="004C63D6"/>
    <w:rsid w:val="004C660B"/>
    <w:rsid w:val="004C6627"/>
    <w:rsid w:val="004C66C7"/>
    <w:rsid w:val="004C66E3"/>
    <w:rsid w:val="004C6747"/>
    <w:rsid w:val="004C67F3"/>
    <w:rsid w:val="004C68A8"/>
    <w:rsid w:val="004C6915"/>
    <w:rsid w:val="004C6AD0"/>
    <w:rsid w:val="004C6B9A"/>
    <w:rsid w:val="004C6D25"/>
    <w:rsid w:val="004C6D64"/>
    <w:rsid w:val="004C6F25"/>
    <w:rsid w:val="004C70BC"/>
    <w:rsid w:val="004C718E"/>
    <w:rsid w:val="004C7283"/>
    <w:rsid w:val="004C730E"/>
    <w:rsid w:val="004C7319"/>
    <w:rsid w:val="004C746E"/>
    <w:rsid w:val="004C7618"/>
    <w:rsid w:val="004C7739"/>
    <w:rsid w:val="004C7751"/>
    <w:rsid w:val="004C7765"/>
    <w:rsid w:val="004C79F2"/>
    <w:rsid w:val="004C7BC0"/>
    <w:rsid w:val="004C7BDF"/>
    <w:rsid w:val="004C7CC6"/>
    <w:rsid w:val="004C7D13"/>
    <w:rsid w:val="004D002E"/>
    <w:rsid w:val="004D0061"/>
    <w:rsid w:val="004D00A4"/>
    <w:rsid w:val="004D0130"/>
    <w:rsid w:val="004D01F7"/>
    <w:rsid w:val="004D0200"/>
    <w:rsid w:val="004D033B"/>
    <w:rsid w:val="004D03C1"/>
    <w:rsid w:val="004D0486"/>
    <w:rsid w:val="004D04A8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50"/>
    <w:rsid w:val="004D16FA"/>
    <w:rsid w:val="004D171F"/>
    <w:rsid w:val="004D1856"/>
    <w:rsid w:val="004D18CD"/>
    <w:rsid w:val="004D18CF"/>
    <w:rsid w:val="004D1A33"/>
    <w:rsid w:val="004D1CC8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8F1"/>
    <w:rsid w:val="004D2E1A"/>
    <w:rsid w:val="004D2E57"/>
    <w:rsid w:val="004D300B"/>
    <w:rsid w:val="004D309D"/>
    <w:rsid w:val="004D311D"/>
    <w:rsid w:val="004D3251"/>
    <w:rsid w:val="004D331B"/>
    <w:rsid w:val="004D3346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835"/>
    <w:rsid w:val="004D4968"/>
    <w:rsid w:val="004D4977"/>
    <w:rsid w:val="004D4A8A"/>
    <w:rsid w:val="004D4BEA"/>
    <w:rsid w:val="004D4BF3"/>
    <w:rsid w:val="004D4C13"/>
    <w:rsid w:val="004D4C90"/>
    <w:rsid w:val="004D4D81"/>
    <w:rsid w:val="004D4DFF"/>
    <w:rsid w:val="004D4E15"/>
    <w:rsid w:val="004D4EA8"/>
    <w:rsid w:val="004D50C0"/>
    <w:rsid w:val="004D50CC"/>
    <w:rsid w:val="004D5179"/>
    <w:rsid w:val="004D5485"/>
    <w:rsid w:val="004D54E9"/>
    <w:rsid w:val="004D55BF"/>
    <w:rsid w:val="004D5640"/>
    <w:rsid w:val="004D56F2"/>
    <w:rsid w:val="004D58B6"/>
    <w:rsid w:val="004D58D1"/>
    <w:rsid w:val="004D59F7"/>
    <w:rsid w:val="004D5A3A"/>
    <w:rsid w:val="004D5A71"/>
    <w:rsid w:val="004D5B00"/>
    <w:rsid w:val="004D5F02"/>
    <w:rsid w:val="004D6148"/>
    <w:rsid w:val="004D6170"/>
    <w:rsid w:val="004D61E6"/>
    <w:rsid w:val="004D6321"/>
    <w:rsid w:val="004D65CB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B80"/>
    <w:rsid w:val="004D7E10"/>
    <w:rsid w:val="004D7E39"/>
    <w:rsid w:val="004E0033"/>
    <w:rsid w:val="004E0207"/>
    <w:rsid w:val="004E02A2"/>
    <w:rsid w:val="004E03BE"/>
    <w:rsid w:val="004E040D"/>
    <w:rsid w:val="004E0552"/>
    <w:rsid w:val="004E06B3"/>
    <w:rsid w:val="004E0771"/>
    <w:rsid w:val="004E0B8C"/>
    <w:rsid w:val="004E0CD0"/>
    <w:rsid w:val="004E0F1B"/>
    <w:rsid w:val="004E0F71"/>
    <w:rsid w:val="004E10F0"/>
    <w:rsid w:val="004E1260"/>
    <w:rsid w:val="004E12F0"/>
    <w:rsid w:val="004E13D3"/>
    <w:rsid w:val="004E1429"/>
    <w:rsid w:val="004E1935"/>
    <w:rsid w:val="004E19D3"/>
    <w:rsid w:val="004E1BEB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69A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08B"/>
    <w:rsid w:val="004E3137"/>
    <w:rsid w:val="004E344B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129"/>
    <w:rsid w:val="004E42A3"/>
    <w:rsid w:val="004E43A5"/>
    <w:rsid w:val="004E4447"/>
    <w:rsid w:val="004E462C"/>
    <w:rsid w:val="004E471C"/>
    <w:rsid w:val="004E4876"/>
    <w:rsid w:val="004E4A62"/>
    <w:rsid w:val="004E4AE1"/>
    <w:rsid w:val="004E4C4E"/>
    <w:rsid w:val="004E4D37"/>
    <w:rsid w:val="004E4D66"/>
    <w:rsid w:val="004E5054"/>
    <w:rsid w:val="004E5199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2F"/>
    <w:rsid w:val="004E5C41"/>
    <w:rsid w:val="004E5C61"/>
    <w:rsid w:val="004E5DE5"/>
    <w:rsid w:val="004E5EF8"/>
    <w:rsid w:val="004E5F44"/>
    <w:rsid w:val="004E6006"/>
    <w:rsid w:val="004E6158"/>
    <w:rsid w:val="004E6184"/>
    <w:rsid w:val="004E62FE"/>
    <w:rsid w:val="004E63C2"/>
    <w:rsid w:val="004E63C9"/>
    <w:rsid w:val="004E63DD"/>
    <w:rsid w:val="004E648C"/>
    <w:rsid w:val="004E6708"/>
    <w:rsid w:val="004E675D"/>
    <w:rsid w:val="004E678C"/>
    <w:rsid w:val="004E67E6"/>
    <w:rsid w:val="004E68B9"/>
    <w:rsid w:val="004E68CB"/>
    <w:rsid w:val="004E6B37"/>
    <w:rsid w:val="004E6BE7"/>
    <w:rsid w:val="004E6CA1"/>
    <w:rsid w:val="004E6CEA"/>
    <w:rsid w:val="004E6DC0"/>
    <w:rsid w:val="004E6E6F"/>
    <w:rsid w:val="004E6EA1"/>
    <w:rsid w:val="004E6F4F"/>
    <w:rsid w:val="004E70A0"/>
    <w:rsid w:val="004E72CC"/>
    <w:rsid w:val="004E7533"/>
    <w:rsid w:val="004E754A"/>
    <w:rsid w:val="004E7691"/>
    <w:rsid w:val="004E76A5"/>
    <w:rsid w:val="004E782C"/>
    <w:rsid w:val="004E7916"/>
    <w:rsid w:val="004E79A2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230"/>
    <w:rsid w:val="004F132F"/>
    <w:rsid w:val="004F133C"/>
    <w:rsid w:val="004F139B"/>
    <w:rsid w:val="004F13D2"/>
    <w:rsid w:val="004F1430"/>
    <w:rsid w:val="004F147F"/>
    <w:rsid w:val="004F153C"/>
    <w:rsid w:val="004F15E4"/>
    <w:rsid w:val="004F1893"/>
    <w:rsid w:val="004F19E4"/>
    <w:rsid w:val="004F1A00"/>
    <w:rsid w:val="004F1A82"/>
    <w:rsid w:val="004F1A92"/>
    <w:rsid w:val="004F1D32"/>
    <w:rsid w:val="004F1E15"/>
    <w:rsid w:val="004F1FE8"/>
    <w:rsid w:val="004F207E"/>
    <w:rsid w:val="004F216E"/>
    <w:rsid w:val="004F2240"/>
    <w:rsid w:val="004F2389"/>
    <w:rsid w:val="004F23B3"/>
    <w:rsid w:val="004F26D7"/>
    <w:rsid w:val="004F2751"/>
    <w:rsid w:val="004F27E5"/>
    <w:rsid w:val="004F2826"/>
    <w:rsid w:val="004F289B"/>
    <w:rsid w:val="004F2920"/>
    <w:rsid w:val="004F2A83"/>
    <w:rsid w:val="004F2AA6"/>
    <w:rsid w:val="004F2AF5"/>
    <w:rsid w:val="004F2B9C"/>
    <w:rsid w:val="004F2BF3"/>
    <w:rsid w:val="004F2BF4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D7"/>
    <w:rsid w:val="004F35E1"/>
    <w:rsid w:val="004F3639"/>
    <w:rsid w:val="004F38C6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98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48"/>
    <w:rsid w:val="004F4CFF"/>
    <w:rsid w:val="004F4E53"/>
    <w:rsid w:val="004F4FB3"/>
    <w:rsid w:val="004F505A"/>
    <w:rsid w:val="004F506C"/>
    <w:rsid w:val="004F5133"/>
    <w:rsid w:val="004F521C"/>
    <w:rsid w:val="004F53F5"/>
    <w:rsid w:val="004F5490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4C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5"/>
    <w:rsid w:val="004F6EED"/>
    <w:rsid w:val="004F6F20"/>
    <w:rsid w:val="004F6FC5"/>
    <w:rsid w:val="004F719B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4F7FBE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62F"/>
    <w:rsid w:val="0050067F"/>
    <w:rsid w:val="00500798"/>
    <w:rsid w:val="005007A0"/>
    <w:rsid w:val="005007E7"/>
    <w:rsid w:val="00500959"/>
    <w:rsid w:val="00500A59"/>
    <w:rsid w:val="00500A86"/>
    <w:rsid w:val="00500D16"/>
    <w:rsid w:val="00500E6E"/>
    <w:rsid w:val="005012A8"/>
    <w:rsid w:val="005012BB"/>
    <w:rsid w:val="0050132F"/>
    <w:rsid w:val="0050162A"/>
    <w:rsid w:val="005016E4"/>
    <w:rsid w:val="00501723"/>
    <w:rsid w:val="00501758"/>
    <w:rsid w:val="00501867"/>
    <w:rsid w:val="005019DF"/>
    <w:rsid w:val="00501A8C"/>
    <w:rsid w:val="00501B2C"/>
    <w:rsid w:val="00501C8D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57"/>
    <w:rsid w:val="0050247A"/>
    <w:rsid w:val="00502567"/>
    <w:rsid w:val="00502910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22"/>
    <w:rsid w:val="005038A7"/>
    <w:rsid w:val="00503B10"/>
    <w:rsid w:val="00503B19"/>
    <w:rsid w:val="00503C12"/>
    <w:rsid w:val="00503C88"/>
    <w:rsid w:val="00503C8D"/>
    <w:rsid w:val="00503F6B"/>
    <w:rsid w:val="00503FAD"/>
    <w:rsid w:val="005040AC"/>
    <w:rsid w:val="00504191"/>
    <w:rsid w:val="005041AD"/>
    <w:rsid w:val="005041E3"/>
    <w:rsid w:val="00504290"/>
    <w:rsid w:val="00504639"/>
    <w:rsid w:val="005046C9"/>
    <w:rsid w:val="005047CE"/>
    <w:rsid w:val="00504914"/>
    <w:rsid w:val="00504A1D"/>
    <w:rsid w:val="00504C6A"/>
    <w:rsid w:val="00504E36"/>
    <w:rsid w:val="00504F3F"/>
    <w:rsid w:val="00504F40"/>
    <w:rsid w:val="005050F8"/>
    <w:rsid w:val="005051F4"/>
    <w:rsid w:val="005054CE"/>
    <w:rsid w:val="00505673"/>
    <w:rsid w:val="005056A3"/>
    <w:rsid w:val="0050594F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08"/>
    <w:rsid w:val="00506B59"/>
    <w:rsid w:val="00506B6F"/>
    <w:rsid w:val="00506C2E"/>
    <w:rsid w:val="00506CB7"/>
    <w:rsid w:val="00506CC8"/>
    <w:rsid w:val="00507006"/>
    <w:rsid w:val="0050749B"/>
    <w:rsid w:val="005074C9"/>
    <w:rsid w:val="005074EF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2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9CC"/>
    <w:rsid w:val="00510A81"/>
    <w:rsid w:val="00510B25"/>
    <w:rsid w:val="00510BD2"/>
    <w:rsid w:val="00510CF8"/>
    <w:rsid w:val="00510D7D"/>
    <w:rsid w:val="00510DDD"/>
    <w:rsid w:val="00510DFA"/>
    <w:rsid w:val="00510FFE"/>
    <w:rsid w:val="00511101"/>
    <w:rsid w:val="005111E8"/>
    <w:rsid w:val="0051133B"/>
    <w:rsid w:val="005117D1"/>
    <w:rsid w:val="005118A7"/>
    <w:rsid w:val="0051190B"/>
    <w:rsid w:val="00511997"/>
    <w:rsid w:val="005119E6"/>
    <w:rsid w:val="00511AFF"/>
    <w:rsid w:val="00511B5A"/>
    <w:rsid w:val="00511BFC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6E1"/>
    <w:rsid w:val="00512747"/>
    <w:rsid w:val="005127AD"/>
    <w:rsid w:val="0051287E"/>
    <w:rsid w:val="005128F5"/>
    <w:rsid w:val="00512A98"/>
    <w:rsid w:val="00512BB1"/>
    <w:rsid w:val="005130E7"/>
    <w:rsid w:val="00513133"/>
    <w:rsid w:val="0051322D"/>
    <w:rsid w:val="005132F6"/>
    <w:rsid w:val="00513308"/>
    <w:rsid w:val="005134A7"/>
    <w:rsid w:val="00513852"/>
    <w:rsid w:val="00513982"/>
    <w:rsid w:val="005139CE"/>
    <w:rsid w:val="00513ACB"/>
    <w:rsid w:val="00513DCB"/>
    <w:rsid w:val="00513E95"/>
    <w:rsid w:val="00513F8F"/>
    <w:rsid w:val="00514076"/>
    <w:rsid w:val="00514203"/>
    <w:rsid w:val="00514360"/>
    <w:rsid w:val="00514455"/>
    <w:rsid w:val="005145D4"/>
    <w:rsid w:val="0051461B"/>
    <w:rsid w:val="005147E7"/>
    <w:rsid w:val="00514882"/>
    <w:rsid w:val="00514973"/>
    <w:rsid w:val="005149A2"/>
    <w:rsid w:val="005149B1"/>
    <w:rsid w:val="00514AE1"/>
    <w:rsid w:val="00514B19"/>
    <w:rsid w:val="00514C89"/>
    <w:rsid w:val="00514CEE"/>
    <w:rsid w:val="00514E28"/>
    <w:rsid w:val="00514EA5"/>
    <w:rsid w:val="005150E4"/>
    <w:rsid w:val="00515119"/>
    <w:rsid w:val="00515193"/>
    <w:rsid w:val="005152FC"/>
    <w:rsid w:val="0051536A"/>
    <w:rsid w:val="00515444"/>
    <w:rsid w:val="0051556D"/>
    <w:rsid w:val="005155D6"/>
    <w:rsid w:val="005156BC"/>
    <w:rsid w:val="005156CD"/>
    <w:rsid w:val="0051579F"/>
    <w:rsid w:val="00515907"/>
    <w:rsid w:val="0051594B"/>
    <w:rsid w:val="00515974"/>
    <w:rsid w:val="005159ED"/>
    <w:rsid w:val="00515DC7"/>
    <w:rsid w:val="00515DDD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AAD"/>
    <w:rsid w:val="00516AE0"/>
    <w:rsid w:val="00516B4C"/>
    <w:rsid w:val="00516B96"/>
    <w:rsid w:val="00516BE9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35E"/>
    <w:rsid w:val="0052242F"/>
    <w:rsid w:val="00522443"/>
    <w:rsid w:val="00522765"/>
    <w:rsid w:val="00522837"/>
    <w:rsid w:val="00522A35"/>
    <w:rsid w:val="00522E1D"/>
    <w:rsid w:val="00522F5E"/>
    <w:rsid w:val="005230A6"/>
    <w:rsid w:val="0052316E"/>
    <w:rsid w:val="00523366"/>
    <w:rsid w:val="0052338D"/>
    <w:rsid w:val="0052345E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903"/>
    <w:rsid w:val="00524AD1"/>
    <w:rsid w:val="00524BBA"/>
    <w:rsid w:val="00524D84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B87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ADF"/>
    <w:rsid w:val="00527C86"/>
    <w:rsid w:val="00527DAA"/>
    <w:rsid w:val="00527E6C"/>
    <w:rsid w:val="00527EBA"/>
    <w:rsid w:val="0053012B"/>
    <w:rsid w:val="00530353"/>
    <w:rsid w:val="00530390"/>
    <w:rsid w:val="0053043F"/>
    <w:rsid w:val="0053058D"/>
    <w:rsid w:val="005307DE"/>
    <w:rsid w:val="0053082E"/>
    <w:rsid w:val="00530886"/>
    <w:rsid w:val="00530954"/>
    <w:rsid w:val="00530AFD"/>
    <w:rsid w:val="00530B2E"/>
    <w:rsid w:val="00530D31"/>
    <w:rsid w:val="00530D99"/>
    <w:rsid w:val="00530F07"/>
    <w:rsid w:val="00530F4B"/>
    <w:rsid w:val="00530FE4"/>
    <w:rsid w:val="0053124A"/>
    <w:rsid w:val="0053137F"/>
    <w:rsid w:val="005313A3"/>
    <w:rsid w:val="0053146D"/>
    <w:rsid w:val="005315D9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CD0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1C"/>
    <w:rsid w:val="0053394F"/>
    <w:rsid w:val="005339A4"/>
    <w:rsid w:val="005339E7"/>
    <w:rsid w:val="00533A44"/>
    <w:rsid w:val="00533C5C"/>
    <w:rsid w:val="00533DF4"/>
    <w:rsid w:val="00533F05"/>
    <w:rsid w:val="00533FBD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666"/>
    <w:rsid w:val="00535821"/>
    <w:rsid w:val="0053588E"/>
    <w:rsid w:val="00535A27"/>
    <w:rsid w:val="00535A82"/>
    <w:rsid w:val="00535AD4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6C"/>
    <w:rsid w:val="00536AEE"/>
    <w:rsid w:val="00536AF8"/>
    <w:rsid w:val="00536C9A"/>
    <w:rsid w:val="00536E5C"/>
    <w:rsid w:val="00536F6E"/>
    <w:rsid w:val="005372A6"/>
    <w:rsid w:val="00537436"/>
    <w:rsid w:val="0053771E"/>
    <w:rsid w:val="0053787B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1D1"/>
    <w:rsid w:val="00540312"/>
    <w:rsid w:val="0054045F"/>
    <w:rsid w:val="00540478"/>
    <w:rsid w:val="0054050B"/>
    <w:rsid w:val="00540517"/>
    <w:rsid w:val="005406DB"/>
    <w:rsid w:val="0054073C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D12"/>
    <w:rsid w:val="00541E2B"/>
    <w:rsid w:val="00541ED4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63"/>
    <w:rsid w:val="00542B87"/>
    <w:rsid w:val="00542F7D"/>
    <w:rsid w:val="00542FAE"/>
    <w:rsid w:val="00543033"/>
    <w:rsid w:val="00543068"/>
    <w:rsid w:val="0054338F"/>
    <w:rsid w:val="005434DA"/>
    <w:rsid w:val="0054355B"/>
    <w:rsid w:val="005436A5"/>
    <w:rsid w:val="005436D7"/>
    <w:rsid w:val="00543703"/>
    <w:rsid w:val="00543734"/>
    <w:rsid w:val="00543735"/>
    <w:rsid w:val="005437E2"/>
    <w:rsid w:val="005437E6"/>
    <w:rsid w:val="0054393B"/>
    <w:rsid w:val="00543A0C"/>
    <w:rsid w:val="00543A66"/>
    <w:rsid w:val="00543A83"/>
    <w:rsid w:val="00543D44"/>
    <w:rsid w:val="00543EEF"/>
    <w:rsid w:val="00543F82"/>
    <w:rsid w:val="00543FB7"/>
    <w:rsid w:val="0054410A"/>
    <w:rsid w:val="00544220"/>
    <w:rsid w:val="005442FB"/>
    <w:rsid w:val="005444D2"/>
    <w:rsid w:val="00544560"/>
    <w:rsid w:val="0054462D"/>
    <w:rsid w:val="00544C33"/>
    <w:rsid w:val="00544C52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5EED"/>
    <w:rsid w:val="00546027"/>
    <w:rsid w:val="00546148"/>
    <w:rsid w:val="005461F9"/>
    <w:rsid w:val="00546310"/>
    <w:rsid w:val="0054652D"/>
    <w:rsid w:val="0054670A"/>
    <w:rsid w:val="00546738"/>
    <w:rsid w:val="005467D6"/>
    <w:rsid w:val="00546942"/>
    <w:rsid w:val="00546996"/>
    <w:rsid w:val="005469AB"/>
    <w:rsid w:val="005469DA"/>
    <w:rsid w:val="00546AAD"/>
    <w:rsid w:val="00546E79"/>
    <w:rsid w:val="00546F05"/>
    <w:rsid w:val="00547093"/>
    <w:rsid w:val="00547123"/>
    <w:rsid w:val="005473EB"/>
    <w:rsid w:val="00547451"/>
    <w:rsid w:val="0054785F"/>
    <w:rsid w:val="00547A2A"/>
    <w:rsid w:val="00547AE1"/>
    <w:rsid w:val="00547B32"/>
    <w:rsid w:val="00547DC0"/>
    <w:rsid w:val="00547ED2"/>
    <w:rsid w:val="00547FDC"/>
    <w:rsid w:val="0055018D"/>
    <w:rsid w:val="005504D9"/>
    <w:rsid w:val="005505EA"/>
    <w:rsid w:val="0055084D"/>
    <w:rsid w:val="00550910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6C7"/>
    <w:rsid w:val="00551711"/>
    <w:rsid w:val="00551C5E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765"/>
    <w:rsid w:val="00552831"/>
    <w:rsid w:val="00552B4F"/>
    <w:rsid w:val="00552CEA"/>
    <w:rsid w:val="00552FF4"/>
    <w:rsid w:val="00553191"/>
    <w:rsid w:val="005531A5"/>
    <w:rsid w:val="00553234"/>
    <w:rsid w:val="00553334"/>
    <w:rsid w:val="005534A5"/>
    <w:rsid w:val="005534EE"/>
    <w:rsid w:val="00553534"/>
    <w:rsid w:val="0055354D"/>
    <w:rsid w:val="005536AE"/>
    <w:rsid w:val="00553B46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AE4"/>
    <w:rsid w:val="00554C4E"/>
    <w:rsid w:val="00554C9F"/>
    <w:rsid w:val="00554CB5"/>
    <w:rsid w:val="00554DF7"/>
    <w:rsid w:val="00554E9E"/>
    <w:rsid w:val="00554FE2"/>
    <w:rsid w:val="0055523B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5ED6"/>
    <w:rsid w:val="00556090"/>
    <w:rsid w:val="005562F1"/>
    <w:rsid w:val="00556656"/>
    <w:rsid w:val="00556680"/>
    <w:rsid w:val="005567AA"/>
    <w:rsid w:val="005567BF"/>
    <w:rsid w:val="005568DA"/>
    <w:rsid w:val="005569D2"/>
    <w:rsid w:val="00556A96"/>
    <w:rsid w:val="00556BAE"/>
    <w:rsid w:val="00556D57"/>
    <w:rsid w:val="00556D8E"/>
    <w:rsid w:val="00556E78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34D"/>
    <w:rsid w:val="005607AC"/>
    <w:rsid w:val="00560971"/>
    <w:rsid w:val="00560AC9"/>
    <w:rsid w:val="00560BEB"/>
    <w:rsid w:val="00560C1D"/>
    <w:rsid w:val="00560DDA"/>
    <w:rsid w:val="00560E78"/>
    <w:rsid w:val="0056121B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9E1"/>
    <w:rsid w:val="00561A8D"/>
    <w:rsid w:val="00561A95"/>
    <w:rsid w:val="00561BF6"/>
    <w:rsid w:val="00561CE2"/>
    <w:rsid w:val="00561E00"/>
    <w:rsid w:val="00561E4A"/>
    <w:rsid w:val="005621FB"/>
    <w:rsid w:val="005625EA"/>
    <w:rsid w:val="00562603"/>
    <w:rsid w:val="005626E4"/>
    <w:rsid w:val="00562901"/>
    <w:rsid w:val="00562980"/>
    <w:rsid w:val="005629A5"/>
    <w:rsid w:val="005629CB"/>
    <w:rsid w:val="00562CDC"/>
    <w:rsid w:val="00562D29"/>
    <w:rsid w:val="00562E38"/>
    <w:rsid w:val="005631BC"/>
    <w:rsid w:val="005631C4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59"/>
    <w:rsid w:val="00564BEA"/>
    <w:rsid w:val="00564C88"/>
    <w:rsid w:val="00564E44"/>
    <w:rsid w:val="00565078"/>
    <w:rsid w:val="00565109"/>
    <w:rsid w:val="0056511E"/>
    <w:rsid w:val="00565254"/>
    <w:rsid w:val="00565374"/>
    <w:rsid w:val="005654FA"/>
    <w:rsid w:val="00565679"/>
    <w:rsid w:val="005656BF"/>
    <w:rsid w:val="005656DC"/>
    <w:rsid w:val="005657B8"/>
    <w:rsid w:val="0056587B"/>
    <w:rsid w:val="00565A81"/>
    <w:rsid w:val="00565AC9"/>
    <w:rsid w:val="00565CDF"/>
    <w:rsid w:val="00565D7A"/>
    <w:rsid w:val="005663C9"/>
    <w:rsid w:val="0056676C"/>
    <w:rsid w:val="00566A2D"/>
    <w:rsid w:val="00566C0A"/>
    <w:rsid w:val="00566C3B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B9A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4EB"/>
    <w:rsid w:val="00571694"/>
    <w:rsid w:val="005718E0"/>
    <w:rsid w:val="00571982"/>
    <w:rsid w:val="00571989"/>
    <w:rsid w:val="0057199C"/>
    <w:rsid w:val="00571CE5"/>
    <w:rsid w:val="00571D41"/>
    <w:rsid w:val="00571DE6"/>
    <w:rsid w:val="00571F0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BB"/>
    <w:rsid w:val="00572DE0"/>
    <w:rsid w:val="00572E58"/>
    <w:rsid w:val="00572F26"/>
    <w:rsid w:val="00572F5D"/>
    <w:rsid w:val="005730FF"/>
    <w:rsid w:val="005734AB"/>
    <w:rsid w:val="0057353B"/>
    <w:rsid w:val="00573594"/>
    <w:rsid w:val="005736EC"/>
    <w:rsid w:val="0057380A"/>
    <w:rsid w:val="00573826"/>
    <w:rsid w:val="00573948"/>
    <w:rsid w:val="0057398B"/>
    <w:rsid w:val="00573A4B"/>
    <w:rsid w:val="00573B52"/>
    <w:rsid w:val="00573BB0"/>
    <w:rsid w:val="00573D2B"/>
    <w:rsid w:val="00573D76"/>
    <w:rsid w:val="00573E07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6F"/>
    <w:rsid w:val="00575B93"/>
    <w:rsid w:val="00575CBC"/>
    <w:rsid w:val="00575E27"/>
    <w:rsid w:val="00575EC1"/>
    <w:rsid w:val="00575FA2"/>
    <w:rsid w:val="005761E5"/>
    <w:rsid w:val="005761F7"/>
    <w:rsid w:val="00576421"/>
    <w:rsid w:val="00576561"/>
    <w:rsid w:val="00576592"/>
    <w:rsid w:val="005765CF"/>
    <w:rsid w:val="005765DC"/>
    <w:rsid w:val="005767E7"/>
    <w:rsid w:val="00576804"/>
    <w:rsid w:val="00576A37"/>
    <w:rsid w:val="00576A49"/>
    <w:rsid w:val="00576B02"/>
    <w:rsid w:val="00576EA1"/>
    <w:rsid w:val="00576FC7"/>
    <w:rsid w:val="00577108"/>
    <w:rsid w:val="0057721F"/>
    <w:rsid w:val="00577368"/>
    <w:rsid w:val="005773D1"/>
    <w:rsid w:val="005773D5"/>
    <w:rsid w:val="005776FB"/>
    <w:rsid w:val="005777AC"/>
    <w:rsid w:val="005777B1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DC6"/>
    <w:rsid w:val="00580E45"/>
    <w:rsid w:val="00580FBC"/>
    <w:rsid w:val="00581183"/>
    <w:rsid w:val="005811FD"/>
    <w:rsid w:val="0058154E"/>
    <w:rsid w:val="0058154F"/>
    <w:rsid w:val="005815D2"/>
    <w:rsid w:val="005818D4"/>
    <w:rsid w:val="00581932"/>
    <w:rsid w:val="00581973"/>
    <w:rsid w:val="005819AB"/>
    <w:rsid w:val="005819D7"/>
    <w:rsid w:val="00581A91"/>
    <w:rsid w:val="00581B32"/>
    <w:rsid w:val="00581B3C"/>
    <w:rsid w:val="00581BB0"/>
    <w:rsid w:val="00581C06"/>
    <w:rsid w:val="00581CED"/>
    <w:rsid w:val="00581D00"/>
    <w:rsid w:val="00581E4B"/>
    <w:rsid w:val="00581F00"/>
    <w:rsid w:val="00581F1A"/>
    <w:rsid w:val="00581F40"/>
    <w:rsid w:val="0058200D"/>
    <w:rsid w:val="0058216D"/>
    <w:rsid w:val="005821F9"/>
    <w:rsid w:val="00582273"/>
    <w:rsid w:val="00582389"/>
    <w:rsid w:val="005823D5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A6"/>
    <w:rsid w:val="00582DE1"/>
    <w:rsid w:val="00582E3D"/>
    <w:rsid w:val="00582EE8"/>
    <w:rsid w:val="00582F84"/>
    <w:rsid w:val="00583147"/>
    <w:rsid w:val="0058322A"/>
    <w:rsid w:val="0058324A"/>
    <w:rsid w:val="005832F9"/>
    <w:rsid w:val="00583427"/>
    <w:rsid w:val="00583464"/>
    <w:rsid w:val="0058351D"/>
    <w:rsid w:val="005835EA"/>
    <w:rsid w:val="0058364F"/>
    <w:rsid w:val="005836D0"/>
    <w:rsid w:val="00583769"/>
    <w:rsid w:val="0058390E"/>
    <w:rsid w:val="005839D0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54B"/>
    <w:rsid w:val="00585644"/>
    <w:rsid w:val="0058569F"/>
    <w:rsid w:val="00585791"/>
    <w:rsid w:val="00585932"/>
    <w:rsid w:val="00585A01"/>
    <w:rsid w:val="00585A4B"/>
    <w:rsid w:val="00585B2E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442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32"/>
    <w:rsid w:val="00590643"/>
    <w:rsid w:val="005906AA"/>
    <w:rsid w:val="00590A6C"/>
    <w:rsid w:val="00590A95"/>
    <w:rsid w:val="00590AAB"/>
    <w:rsid w:val="00590BF6"/>
    <w:rsid w:val="00590C51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1F0"/>
    <w:rsid w:val="00593323"/>
    <w:rsid w:val="00593449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1D7"/>
    <w:rsid w:val="00594343"/>
    <w:rsid w:val="00594390"/>
    <w:rsid w:val="005943C6"/>
    <w:rsid w:val="005943F1"/>
    <w:rsid w:val="00594543"/>
    <w:rsid w:val="005946E5"/>
    <w:rsid w:val="0059474E"/>
    <w:rsid w:val="005947ED"/>
    <w:rsid w:val="005948CB"/>
    <w:rsid w:val="00594ABF"/>
    <w:rsid w:val="00594B79"/>
    <w:rsid w:val="00594C3A"/>
    <w:rsid w:val="00594C84"/>
    <w:rsid w:val="00594C8A"/>
    <w:rsid w:val="00594EE0"/>
    <w:rsid w:val="005950DA"/>
    <w:rsid w:val="005951A8"/>
    <w:rsid w:val="005954C0"/>
    <w:rsid w:val="005954C8"/>
    <w:rsid w:val="005954F2"/>
    <w:rsid w:val="005955D8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C30"/>
    <w:rsid w:val="00596D11"/>
    <w:rsid w:val="00596D71"/>
    <w:rsid w:val="00596EA2"/>
    <w:rsid w:val="0059700E"/>
    <w:rsid w:val="0059701C"/>
    <w:rsid w:val="00597029"/>
    <w:rsid w:val="00597076"/>
    <w:rsid w:val="0059715B"/>
    <w:rsid w:val="005971CA"/>
    <w:rsid w:val="00597284"/>
    <w:rsid w:val="00597290"/>
    <w:rsid w:val="00597392"/>
    <w:rsid w:val="005973C7"/>
    <w:rsid w:val="005974D5"/>
    <w:rsid w:val="00597567"/>
    <w:rsid w:val="00597605"/>
    <w:rsid w:val="005976FD"/>
    <w:rsid w:val="005978CE"/>
    <w:rsid w:val="0059797C"/>
    <w:rsid w:val="00597A36"/>
    <w:rsid w:val="00597B29"/>
    <w:rsid w:val="00597B8D"/>
    <w:rsid w:val="00597BFE"/>
    <w:rsid w:val="00597C8F"/>
    <w:rsid w:val="00597E86"/>
    <w:rsid w:val="00597EAA"/>
    <w:rsid w:val="00597FD7"/>
    <w:rsid w:val="005A0080"/>
    <w:rsid w:val="005A0141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0E5"/>
    <w:rsid w:val="005A11C2"/>
    <w:rsid w:val="005A1284"/>
    <w:rsid w:val="005A12F2"/>
    <w:rsid w:val="005A1339"/>
    <w:rsid w:val="005A147F"/>
    <w:rsid w:val="005A1504"/>
    <w:rsid w:val="005A1602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1A2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770"/>
    <w:rsid w:val="005A3891"/>
    <w:rsid w:val="005A3A31"/>
    <w:rsid w:val="005A3A9D"/>
    <w:rsid w:val="005A3B1E"/>
    <w:rsid w:val="005A3C1A"/>
    <w:rsid w:val="005A3C4F"/>
    <w:rsid w:val="005A3C75"/>
    <w:rsid w:val="005A3EBC"/>
    <w:rsid w:val="005A40D5"/>
    <w:rsid w:val="005A41E5"/>
    <w:rsid w:val="005A430E"/>
    <w:rsid w:val="005A431B"/>
    <w:rsid w:val="005A4364"/>
    <w:rsid w:val="005A4569"/>
    <w:rsid w:val="005A45B2"/>
    <w:rsid w:val="005A45D9"/>
    <w:rsid w:val="005A47FC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190"/>
    <w:rsid w:val="005A5339"/>
    <w:rsid w:val="005A5395"/>
    <w:rsid w:val="005A54B7"/>
    <w:rsid w:val="005A5572"/>
    <w:rsid w:val="005A55F4"/>
    <w:rsid w:val="005A5705"/>
    <w:rsid w:val="005A57B0"/>
    <w:rsid w:val="005A5878"/>
    <w:rsid w:val="005A588D"/>
    <w:rsid w:val="005A59CF"/>
    <w:rsid w:val="005A5A9D"/>
    <w:rsid w:val="005A5A9F"/>
    <w:rsid w:val="005A5AD4"/>
    <w:rsid w:val="005A5B04"/>
    <w:rsid w:val="005A5D59"/>
    <w:rsid w:val="005A5E3B"/>
    <w:rsid w:val="005A5E9F"/>
    <w:rsid w:val="005A5F1B"/>
    <w:rsid w:val="005A645E"/>
    <w:rsid w:val="005A64E5"/>
    <w:rsid w:val="005A6769"/>
    <w:rsid w:val="005A6771"/>
    <w:rsid w:val="005A67F5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973"/>
    <w:rsid w:val="005A7AFA"/>
    <w:rsid w:val="005A7DD9"/>
    <w:rsid w:val="005A7F72"/>
    <w:rsid w:val="005A7FB9"/>
    <w:rsid w:val="005B01CA"/>
    <w:rsid w:val="005B038C"/>
    <w:rsid w:val="005B04C3"/>
    <w:rsid w:val="005B0638"/>
    <w:rsid w:val="005B0753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016"/>
    <w:rsid w:val="005B25E2"/>
    <w:rsid w:val="005B26C8"/>
    <w:rsid w:val="005B2B56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466"/>
    <w:rsid w:val="005B355C"/>
    <w:rsid w:val="005B35B2"/>
    <w:rsid w:val="005B3789"/>
    <w:rsid w:val="005B3987"/>
    <w:rsid w:val="005B3AA6"/>
    <w:rsid w:val="005B3AC7"/>
    <w:rsid w:val="005B3BD1"/>
    <w:rsid w:val="005B3C21"/>
    <w:rsid w:val="005B3C58"/>
    <w:rsid w:val="005B3C7C"/>
    <w:rsid w:val="005B3C83"/>
    <w:rsid w:val="005B3F02"/>
    <w:rsid w:val="005B3F1B"/>
    <w:rsid w:val="005B40FE"/>
    <w:rsid w:val="005B4191"/>
    <w:rsid w:val="005B4357"/>
    <w:rsid w:val="005B4369"/>
    <w:rsid w:val="005B43C0"/>
    <w:rsid w:val="005B4597"/>
    <w:rsid w:val="005B462F"/>
    <w:rsid w:val="005B468C"/>
    <w:rsid w:val="005B47E3"/>
    <w:rsid w:val="005B4911"/>
    <w:rsid w:val="005B4B14"/>
    <w:rsid w:val="005B4B65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2B7"/>
    <w:rsid w:val="005B5362"/>
    <w:rsid w:val="005B53B9"/>
    <w:rsid w:val="005B53C8"/>
    <w:rsid w:val="005B541A"/>
    <w:rsid w:val="005B5425"/>
    <w:rsid w:val="005B54FE"/>
    <w:rsid w:val="005B5563"/>
    <w:rsid w:val="005B55BD"/>
    <w:rsid w:val="005B58FB"/>
    <w:rsid w:val="005B5A55"/>
    <w:rsid w:val="005B5A73"/>
    <w:rsid w:val="005B5A7F"/>
    <w:rsid w:val="005B5A89"/>
    <w:rsid w:val="005B5B78"/>
    <w:rsid w:val="005B5CC2"/>
    <w:rsid w:val="005B5D17"/>
    <w:rsid w:val="005B5DE0"/>
    <w:rsid w:val="005B5EBC"/>
    <w:rsid w:val="005B5FE4"/>
    <w:rsid w:val="005B606A"/>
    <w:rsid w:val="005B6361"/>
    <w:rsid w:val="005B6379"/>
    <w:rsid w:val="005B640B"/>
    <w:rsid w:val="005B6467"/>
    <w:rsid w:val="005B654B"/>
    <w:rsid w:val="005B65A5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89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C1B"/>
    <w:rsid w:val="005C0D61"/>
    <w:rsid w:val="005C0DD7"/>
    <w:rsid w:val="005C0DDE"/>
    <w:rsid w:val="005C0E80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8F"/>
    <w:rsid w:val="005C16C9"/>
    <w:rsid w:val="005C1752"/>
    <w:rsid w:val="005C186E"/>
    <w:rsid w:val="005C194B"/>
    <w:rsid w:val="005C1FD4"/>
    <w:rsid w:val="005C205A"/>
    <w:rsid w:val="005C208C"/>
    <w:rsid w:val="005C2144"/>
    <w:rsid w:val="005C235A"/>
    <w:rsid w:val="005C2532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C9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A4"/>
    <w:rsid w:val="005C3ECA"/>
    <w:rsid w:val="005C3EFD"/>
    <w:rsid w:val="005C4255"/>
    <w:rsid w:val="005C4315"/>
    <w:rsid w:val="005C4335"/>
    <w:rsid w:val="005C4549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7C4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355"/>
    <w:rsid w:val="005C65F1"/>
    <w:rsid w:val="005C679C"/>
    <w:rsid w:val="005C67F3"/>
    <w:rsid w:val="005C69BF"/>
    <w:rsid w:val="005C6F2C"/>
    <w:rsid w:val="005C6F7D"/>
    <w:rsid w:val="005C717D"/>
    <w:rsid w:val="005C7340"/>
    <w:rsid w:val="005C75A6"/>
    <w:rsid w:val="005C776B"/>
    <w:rsid w:val="005C787C"/>
    <w:rsid w:val="005C7961"/>
    <w:rsid w:val="005C7A53"/>
    <w:rsid w:val="005C7A54"/>
    <w:rsid w:val="005C7C61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26"/>
    <w:rsid w:val="005D0736"/>
    <w:rsid w:val="005D0790"/>
    <w:rsid w:val="005D0808"/>
    <w:rsid w:val="005D0860"/>
    <w:rsid w:val="005D08D9"/>
    <w:rsid w:val="005D0A85"/>
    <w:rsid w:val="005D0BC3"/>
    <w:rsid w:val="005D0ED3"/>
    <w:rsid w:val="005D0FBD"/>
    <w:rsid w:val="005D12DA"/>
    <w:rsid w:val="005D12EB"/>
    <w:rsid w:val="005D12FA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9C0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374"/>
    <w:rsid w:val="005D341B"/>
    <w:rsid w:val="005D347D"/>
    <w:rsid w:val="005D368D"/>
    <w:rsid w:val="005D37C5"/>
    <w:rsid w:val="005D3946"/>
    <w:rsid w:val="005D3C99"/>
    <w:rsid w:val="005D3ED0"/>
    <w:rsid w:val="005D3FE5"/>
    <w:rsid w:val="005D4193"/>
    <w:rsid w:val="005D4226"/>
    <w:rsid w:val="005D42DD"/>
    <w:rsid w:val="005D4764"/>
    <w:rsid w:val="005D4990"/>
    <w:rsid w:val="005D4B07"/>
    <w:rsid w:val="005D4B09"/>
    <w:rsid w:val="005D4C21"/>
    <w:rsid w:val="005D4C64"/>
    <w:rsid w:val="005D4CE9"/>
    <w:rsid w:val="005D4D01"/>
    <w:rsid w:val="005D4D52"/>
    <w:rsid w:val="005D4DC6"/>
    <w:rsid w:val="005D4F63"/>
    <w:rsid w:val="005D4F7E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3E"/>
    <w:rsid w:val="005D6445"/>
    <w:rsid w:val="005D64A5"/>
    <w:rsid w:val="005D64F5"/>
    <w:rsid w:val="005D6520"/>
    <w:rsid w:val="005D6722"/>
    <w:rsid w:val="005D6792"/>
    <w:rsid w:val="005D6814"/>
    <w:rsid w:val="005D68BD"/>
    <w:rsid w:val="005D6929"/>
    <w:rsid w:val="005D69D2"/>
    <w:rsid w:val="005D69F6"/>
    <w:rsid w:val="005D6A41"/>
    <w:rsid w:val="005D6AD0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89F"/>
    <w:rsid w:val="005E0ADB"/>
    <w:rsid w:val="005E0B2A"/>
    <w:rsid w:val="005E0C55"/>
    <w:rsid w:val="005E0CE3"/>
    <w:rsid w:val="005E0D9C"/>
    <w:rsid w:val="005E0E6A"/>
    <w:rsid w:val="005E0FBB"/>
    <w:rsid w:val="005E113F"/>
    <w:rsid w:val="005E1188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77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53"/>
    <w:rsid w:val="005E2F61"/>
    <w:rsid w:val="005E2F89"/>
    <w:rsid w:val="005E3263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ED2"/>
    <w:rsid w:val="005E3F19"/>
    <w:rsid w:val="005E3F9A"/>
    <w:rsid w:val="005E4114"/>
    <w:rsid w:val="005E423C"/>
    <w:rsid w:val="005E4255"/>
    <w:rsid w:val="005E4311"/>
    <w:rsid w:val="005E4368"/>
    <w:rsid w:val="005E437A"/>
    <w:rsid w:val="005E469D"/>
    <w:rsid w:val="005E48F7"/>
    <w:rsid w:val="005E4949"/>
    <w:rsid w:val="005E4C18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44"/>
    <w:rsid w:val="005E598B"/>
    <w:rsid w:val="005E59D3"/>
    <w:rsid w:val="005E5A71"/>
    <w:rsid w:val="005E5AE8"/>
    <w:rsid w:val="005E5B37"/>
    <w:rsid w:val="005E5B5D"/>
    <w:rsid w:val="005E5C8C"/>
    <w:rsid w:val="005E5D28"/>
    <w:rsid w:val="005E5E83"/>
    <w:rsid w:val="005E5F62"/>
    <w:rsid w:val="005E6070"/>
    <w:rsid w:val="005E60DD"/>
    <w:rsid w:val="005E623D"/>
    <w:rsid w:val="005E6255"/>
    <w:rsid w:val="005E626C"/>
    <w:rsid w:val="005E6336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6DA4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E7FC0"/>
    <w:rsid w:val="005E7FEE"/>
    <w:rsid w:val="005F0150"/>
    <w:rsid w:val="005F030D"/>
    <w:rsid w:val="005F031E"/>
    <w:rsid w:val="005F0343"/>
    <w:rsid w:val="005F03AC"/>
    <w:rsid w:val="005F046F"/>
    <w:rsid w:val="005F047F"/>
    <w:rsid w:val="005F04D7"/>
    <w:rsid w:val="005F04FC"/>
    <w:rsid w:val="005F0765"/>
    <w:rsid w:val="005F094B"/>
    <w:rsid w:val="005F0AFA"/>
    <w:rsid w:val="005F0B4C"/>
    <w:rsid w:val="005F0B53"/>
    <w:rsid w:val="005F0C46"/>
    <w:rsid w:val="005F0CBC"/>
    <w:rsid w:val="005F0CCF"/>
    <w:rsid w:val="005F0DA8"/>
    <w:rsid w:val="005F0E83"/>
    <w:rsid w:val="005F0ED9"/>
    <w:rsid w:val="005F1267"/>
    <w:rsid w:val="005F12D7"/>
    <w:rsid w:val="005F14D3"/>
    <w:rsid w:val="005F1562"/>
    <w:rsid w:val="005F1625"/>
    <w:rsid w:val="005F180D"/>
    <w:rsid w:val="005F188B"/>
    <w:rsid w:val="005F1FE4"/>
    <w:rsid w:val="005F200A"/>
    <w:rsid w:val="005F202C"/>
    <w:rsid w:val="005F238E"/>
    <w:rsid w:val="005F24C3"/>
    <w:rsid w:val="005F2594"/>
    <w:rsid w:val="005F2607"/>
    <w:rsid w:val="005F2733"/>
    <w:rsid w:val="005F28A8"/>
    <w:rsid w:val="005F28EF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A0"/>
    <w:rsid w:val="005F34CC"/>
    <w:rsid w:val="005F34FC"/>
    <w:rsid w:val="005F3508"/>
    <w:rsid w:val="005F369B"/>
    <w:rsid w:val="005F37AF"/>
    <w:rsid w:val="005F38E5"/>
    <w:rsid w:val="005F391C"/>
    <w:rsid w:val="005F392B"/>
    <w:rsid w:val="005F3981"/>
    <w:rsid w:val="005F3BCD"/>
    <w:rsid w:val="005F3BFC"/>
    <w:rsid w:val="005F3C23"/>
    <w:rsid w:val="005F3F7F"/>
    <w:rsid w:val="005F40E5"/>
    <w:rsid w:val="005F422A"/>
    <w:rsid w:val="005F433C"/>
    <w:rsid w:val="005F4537"/>
    <w:rsid w:val="005F46D9"/>
    <w:rsid w:val="005F474A"/>
    <w:rsid w:val="005F4927"/>
    <w:rsid w:val="005F4950"/>
    <w:rsid w:val="005F4B03"/>
    <w:rsid w:val="005F4BAE"/>
    <w:rsid w:val="005F4BB2"/>
    <w:rsid w:val="005F4C04"/>
    <w:rsid w:val="005F4C15"/>
    <w:rsid w:val="005F4E6F"/>
    <w:rsid w:val="005F4FC1"/>
    <w:rsid w:val="005F5036"/>
    <w:rsid w:val="005F509E"/>
    <w:rsid w:val="005F5126"/>
    <w:rsid w:val="005F517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436"/>
    <w:rsid w:val="005F6503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4D"/>
    <w:rsid w:val="005F72BF"/>
    <w:rsid w:val="005F7316"/>
    <w:rsid w:val="005F75C5"/>
    <w:rsid w:val="005F7687"/>
    <w:rsid w:val="005F77F0"/>
    <w:rsid w:val="005F78C1"/>
    <w:rsid w:val="005F78F5"/>
    <w:rsid w:val="005F7A03"/>
    <w:rsid w:val="005F7AFD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DE8"/>
    <w:rsid w:val="00600F50"/>
    <w:rsid w:val="00600F82"/>
    <w:rsid w:val="00601072"/>
    <w:rsid w:val="006010FD"/>
    <w:rsid w:val="00601103"/>
    <w:rsid w:val="0060144E"/>
    <w:rsid w:val="006014BE"/>
    <w:rsid w:val="00601754"/>
    <w:rsid w:val="006017C6"/>
    <w:rsid w:val="0060188B"/>
    <w:rsid w:val="006018DC"/>
    <w:rsid w:val="00601A45"/>
    <w:rsid w:val="00601A7F"/>
    <w:rsid w:val="00601D4D"/>
    <w:rsid w:val="00601E95"/>
    <w:rsid w:val="00601F6E"/>
    <w:rsid w:val="00601FCD"/>
    <w:rsid w:val="006020BC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2C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78"/>
    <w:rsid w:val="00603EF6"/>
    <w:rsid w:val="00604105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2FE"/>
    <w:rsid w:val="00605316"/>
    <w:rsid w:val="00605399"/>
    <w:rsid w:val="006053EC"/>
    <w:rsid w:val="00605425"/>
    <w:rsid w:val="006054EE"/>
    <w:rsid w:val="00605596"/>
    <w:rsid w:val="006058CC"/>
    <w:rsid w:val="0060591D"/>
    <w:rsid w:val="006059D6"/>
    <w:rsid w:val="006059EC"/>
    <w:rsid w:val="00605A98"/>
    <w:rsid w:val="00605B5D"/>
    <w:rsid w:val="00605BA9"/>
    <w:rsid w:val="00605C30"/>
    <w:rsid w:val="00605C3F"/>
    <w:rsid w:val="00605CA9"/>
    <w:rsid w:val="00605D6D"/>
    <w:rsid w:val="00605DA7"/>
    <w:rsid w:val="00605EBE"/>
    <w:rsid w:val="00606131"/>
    <w:rsid w:val="00606205"/>
    <w:rsid w:val="0060628F"/>
    <w:rsid w:val="006063B0"/>
    <w:rsid w:val="00606453"/>
    <w:rsid w:val="006064D9"/>
    <w:rsid w:val="00606533"/>
    <w:rsid w:val="0060660B"/>
    <w:rsid w:val="00606704"/>
    <w:rsid w:val="006067A5"/>
    <w:rsid w:val="006069A7"/>
    <w:rsid w:val="00606AAE"/>
    <w:rsid w:val="00606B37"/>
    <w:rsid w:val="00606B9C"/>
    <w:rsid w:val="00606DD6"/>
    <w:rsid w:val="00606DEE"/>
    <w:rsid w:val="00606E00"/>
    <w:rsid w:val="00606FEB"/>
    <w:rsid w:val="00606FEE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0E9"/>
    <w:rsid w:val="00610155"/>
    <w:rsid w:val="006102C6"/>
    <w:rsid w:val="006102DE"/>
    <w:rsid w:val="006103F0"/>
    <w:rsid w:val="00610483"/>
    <w:rsid w:val="006104FF"/>
    <w:rsid w:val="00610809"/>
    <w:rsid w:val="00610A38"/>
    <w:rsid w:val="00610B60"/>
    <w:rsid w:val="00610B74"/>
    <w:rsid w:val="00610C47"/>
    <w:rsid w:val="00610C58"/>
    <w:rsid w:val="00610F53"/>
    <w:rsid w:val="00611151"/>
    <w:rsid w:val="006111C6"/>
    <w:rsid w:val="006112ED"/>
    <w:rsid w:val="0061135C"/>
    <w:rsid w:val="006113A9"/>
    <w:rsid w:val="0061162B"/>
    <w:rsid w:val="0061164B"/>
    <w:rsid w:val="0061169F"/>
    <w:rsid w:val="00611917"/>
    <w:rsid w:val="0061199A"/>
    <w:rsid w:val="00611AA7"/>
    <w:rsid w:val="00611C60"/>
    <w:rsid w:val="00611C82"/>
    <w:rsid w:val="00611D11"/>
    <w:rsid w:val="00611F27"/>
    <w:rsid w:val="00611F32"/>
    <w:rsid w:val="00611FD4"/>
    <w:rsid w:val="0061217D"/>
    <w:rsid w:val="00612A48"/>
    <w:rsid w:val="00612A5F"/>
    <w:rsid w:val="00612B06"/>
    <w:rsid w:val="00612C73"/>
    <w:rsid w:val="00612D5B"/>
    <w:rsid w:val="00612DBE"/>
    <w:rsid w:val="00612E07"/>
    <w:rsid w:val="00613036"/>
    <w:rsid w:val="00613276"/>
    <w:rsid w:val="006132DF"/>
    <w:rsid w:val="0061340D"/>
    <w:rsid w:val="006134B0"/>
    <w:rsid w:val="006134CE"/>
    <w:rsid w:val="00613748"/>
    <w:rsid w:val="00613862"/>
    <w:rsid w:val="006138D8"/>
    <w:rsid w:val="006139D5"/>
    <w:rsid w:val="00613B79"/>
    <w:rsid w:val="00613D5A"/>
    <w:rsid w:val="00613FBC"/>
    <w:rsid w:val="00614052"/>
    <w:rsid w:val="00614064"/>
    <w:rsid w:val="006141D8"/>
    <w:rsid w:val="006141E0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2F0"/>
    <w:rsid w:val="00615362"/>
    <w:rsid w:val="00615491"/>
    <w:rsid w:val="006154E1"/>
    <w:rsid w:val="00615554"/>
    <w:rsid w:val="0061565F"/>
    <w:rsid w:val="00615759"/>
    <w:rsid w:val="006158D9"/>
    <w:rsid w:val="006158E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F72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A8F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D7"/>
    <w:rsid w:val="0062085A"/>
    <w:rsid w:val="00620894"/>
    <w:rsid w:val="00620959"/>
    <w:rsid w:val="006209E8"/>
    <w:rsid w:val="00620A4D"/>
    <w:rsid w:val="00620B1C"/>
    <w:rsid w:val="00620E0B"/>
    <w:rsid w:val="00620F00"/>
    <w:rsid w:val="00620FAF"/>
    <w:rsid w:val="00620FEC"/>
    <w:rsid w:val="006210BA"/>
    <w:rsid w:val="0062112C"/>
    <w:rsid w:val="006211B1"/>
    <w:rsid w:val="00621208"/>
    <w:rsid w:val="00621229"/>
    <w:rsid w:val="006212D5"/>
    <w:rsid w:val="006214DB"/>
    <w:rsid w:val="0062178B"/>
    <w:rsid w:val="00621858"/>
    <w:rsid w:val="006219C1"/>
    <w:rsid w:val="00621B6A"/>
    <w:rsid w:val="00621BA4"/>
    <w:rsid w:val="00621BC4"/>
    <w:rsid w:val="00621C0B"/>
    <w:rsid w:val="00621C2F"/>
    <w:rsid w:val="00621C43"/>
    <w:rsid w:val="00621C72"/>
    <w:rsid w:val="00621CAD"/>
    <w:rsid w:val="00621D9F"/>
    <w:rsid w:val="00621E7A"/>
    <w:rsid w:val="00621F77"/>
    <w:rsid w:val="00622248"/>
    <w:rsid w:val="0062238A"/>
    <w:rsid w:val="006223F7"/>
    <w:rsid w:val="006224B1"/>
    <w:rsid w:val="00622520"/>
    <w:rsid w:val="0062265D"/>
    <w:rsid w:val="0062286B"/>
    <w:rsid w:val="00622B55"/>
    <w:rsid w:val="00622B56"/>
    <w:rsid w:val="00622ED7"/>
    <w:rsid w:val="00622F1B"/>
    <w:rsid w:val="00622F9C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6B"/>
    <w:rsid w:val="00623FDD"/>
    <w:rsid w:val="0062405B"/>
    <w:rsid w:val="006241DA"/>
    <w:rsid w:val="0062425F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EF6"/>
    <w:rsid w:val="00624F4F"/>
    <w:rsid w:val="00624F54"/>
    <w:rsid w:val="00624FB3"/>
    <w:rsid w:val="0062530D"/>
    <w:rsid w:val="00625461"/>
    <w:rsid w:val="0062558E"/>
    <w:rsid w:val="006255C4"/>
    <w:rsid w:val="00625B0C"/>
    <w:rsid w:val="00625B24"/>
    <w:rsid w:val="00625C9B"/>
    <w:rsid w:val="00625CF6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8DA"/>
    <w:rsid w:val="00626AD4"/>
    <w:rsid w:val="00626AE8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926"/>
    <w:rsid w:val="00627BA3"/>
    <w:rsid w:val="00627C14"/>
    <w:rsid w:val="00627C39"/>
    <w:rsid w:val="00627DB7"/>
    <w:rsid w:val="00627DC3"/>
    <w:rsid w:val="00627E44"/>
    <w:rsid w:val="006300D7"/>
    <w:rsid w:val="00630162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5C3"/>
    <w:rsid w:val="00631751"/>
    <w:rsid w:val="00631826"/>
    <w:rsid w:val="0063185D"/>
    <w:rsid w:val="006319E5"/>
    <w:rsid w:val="00631BEA"/>
    <w:rsid w:val="00631D5F"/>
    <w:rsid w:val="00631E17"/>
    <w:rsid w:val="00631E7A"/>
    <w:rsid w:val="00631F12"/>
    <w:rsid w:val="00631FBC"/>
    <w:rsid w:val="006320C6"/>
    <w:rsid w:val="006322CD"/>
    <w:rsid w:val="006323A4"/>
    <w:rsid w:val="00632443"/>
    <w:rsid w:val="00632469"/>
    <w:rsid w:val="006324A2"/>
    <w:rsid w:val="006324A4"/>
    <w:rsid w:val="00632507"/>
    <w:rsid w:val="00632515"/>
    <w:rsid w:val="006326BC"/>
    <w:rsid w:val="006326DC"/>
    <w:rsid w:val="00632714"/>
    <w:rsid w:val="00632927"/>
    <w:rsid w:val="00632A0E"/>
    <w:rsid w:val="00632A4C"/>
    <w:rsid w:val="00632A98"/>
    <w:rsid w:val="00632B71"/>
    <w:rsid w:val="00632D21"/>
    <w:rsid w:val="006330F6"/>
    <w:rsid w:val="00633160"/>
    <w:rsid w:val="006332E3"/>
    <w:rsid w:val="00633559"/>
    <w:rsid w:val="00633702"/>
    <w:rsid w:val="006337D0"/>
    <w:rsid w:val="0063380F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38F"/>
    <w:rsid w:val="00634526"/>
    <w:rsid w:val="00634708"/>
    <w:rsid w:val="00634753"/>
    <w:rsid w:val="006347F5"/>
    <w:rsid w:val="006348B9"/>
    <w:rsid w:val="006348F0"/>
    <w:rsid w:val="006349C0"/>
    <w:rsid w:val="00634AEF"/>
    <w:rsid w:val="00634C20"/>
    <w:rsid w:val="00634CDB"/>
    <w:rsid w:val="00634F12"/>
    <w:rsid w:val="00634FCF"/>
    <w:rsid w:val="0063500F"/>
    <w:rsid w:val="00635012"/>
    <w:rsid w:val="00635084"/>
    <w:rsid w:val="0063520C"/>
    <w:rsid w:val="00635213"/>
    <w:rsid w:val="006353A5"/>
    <w:rsid w:val="006353FA"/>
    <w:rsid w:val="0063561A"/>
    <w:rsid w:val="006356C1"/>
    <w:rsid w:val="006358F3"/>
    <w:rsid w:val="00635908"/>
    <w:rsid w:val="00635AD4"/>
    <w:rsid w:val="00635B7A"/>
    <w:rsid w:val="00635B91"/>
    <w:rsid w:val="00635D3A"/>
    <w:rsid w:val="00635D76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6E65"/>
    <w:rsid w:val="00637098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0EDD"/>
    <w:rsid w:val="00641061"/>
    <w:rsid w:val="00641126"/>
    <w:rsid w:val="0064133B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5D"/>
    <w:rsid w:val="00641EF7"/>
    <w:rsid w:val="006422E4"/>
    <w:rsid w:val="006428F9"/>
    <w:rsid w:val="00642975"/>
    <w:rsid w:val="00642983"/>
    <w:rsid w:val="0064298B"/>
    <w:rsid w:val="00642A13"/>
    <w:rsid w:val="00642A82"/>
    <w:rsid w:val="00642A8F"/>
    <w:rsid w:val="00642C62"/>
    <w:rsid w:val="00642D10"/>
    <w:rsid w:val="00642D56"/>
    <w:rsid w:val="00643084"/>
    <w:rsid w:val="006430B7"/>
    <w:rsid w:val="00643138"/>
    <w:rsid w:val="00643335"/>
    <w:rsid w:val="006434B1"/>
    <w:rsid w:val="006436EB"/>
    <w:rsid w:val="00643766"/>
    <w:rsid w:val="00643769"/>
    <w:rsid w:val="006437A9"/>
    <w:rsid w:val="00643936"/>
    <w:rsid w:val="00643973"/>
    <w:rsid w:val="00643B8D"/>
    <w:rsid w:val="00643BAD"/>
    <w:rsid w:val="00643C9E"/>
    <w:rsid w:val="00643D47"/>
    <w:rsid w:val="00643D8C"/>
    <w:rsid w:val="00644078"/>
    <w:rsid w:val="00644200"/>
    <w:rsid w:val="0064428B"/>
    <w:rsid w:val="006444A1"/>
    <w:rsid w:val="00644511"/>
    <w:rsid w:val="006447CA"/>
    <w:rsid w:val="0064486C"/>
    <w:rsid w:val="00644B4D"/>
    <w:rsid w:val="00644C92"/>
    <w:rsid w:val="00644CAB"/>
    <w:rsid w:val="00644E23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5F9F"/>
    <w:rsid w:val="0064657A"/>
    <w:rsid w:val="0064672E"/>
    <w:rsid w:val="00646760"/>
    <w:rsid w:val="00646850"/>
    <w:rsid w:val="0064694C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6F"/>
    <w:rsid w:val="006476D1"/>
    <w:rsid w:val="0064777E"/>
    <w:rsid w:val="00647953"/>
    <w:rsid w:val="00647AC1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46D"/>
    <w:rsid w:val="006505CC"/>
    <w:rsid w:val="006506C9"/>
    <w:rsid w:val="00650854"/>
    <w:rsid w:val="0065086D"/>
    <w:rsid w:val="00650922"/>
    <w:rsid w:val="00650B57"/>
    <w:rsid w:val="00650CF1"/>
    <w:rsid w:val="00650D1E"/>
    <w:rsid w:val="00650D8E"/>
    <w:rsid w:val="00650E24"/>
    <w:rsid w:val="00650EB8"/>
    <w:rsid w:val="00650F7C"/>
    <w:rsid w:val="00650FBE"/>
    <w:rsid w:val="00650FFD"/>
    <w:rsid w:val="00651117"/>
    <w:rsid w:val="00651347"/>
    <w:rsid w:val="006513D5"/>
    <w:rsid w:val="00651692"/>
    <w:rsid w:val="00651879"/>
    <w:rsid w:val="00651888"/>
    <w:rsid w:val="006518B1"/>
    <w:rsid w:val="00651994"/>
    <w:rsid w:val="00651AD3"/>
    <w:rsid w:val="00651B41"/>
    <w:rsid w:val="00651BA0"/>
    <w:rsid w:val="00651D35"/>
    <w:rsid w:val="00651E0B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961"/>
    <w:rsid w:val="00652AC6"/>
    <w:rsid w:val="00652BB4"/>
    <w:rsid w:val="00652DD8"/>
    <w:rsid w:val="00652F85"/>
    <w:rsid w:val="0065304C"/>
    <w:rsid w:val="00653273"/>
    <w:rsid w:val="006532FB"/>
    <w:rsid w:val="006533D8"/>
    <w:rsid w:val="0065350E"/>
    <w:rsid w:val="00653554"/>
    <w:rsid w:val="00653703"/>
    <w:rsid w:val="006537A6"/>
    <w:rsid w:val="00653870"/>
    <w:rsid w:val="006539D8"/>
    <w:rsid w:val="00653B54"/>
    <w:rsid w:val="00653BB4"/>
    <w:rsid w:val="00653C19"/>
    <w:rsid w:val="00653CA2"/>
    <w:rsid w:val="00653D4C"/>
    <w:rsid w:val="00653DFD"/>
    <w:rsid w:val="00653EC3"/>
    <w:rsid w:val="006540E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302"/>
    <w:rsid w:val="00655583"/>
    <w:rsid w:val="00655634"/>
    <w:rsid w:val="006556AA"/>
    <w:rsid w:val="00655780"/>
    <w:rsid w:val="0065579F"/>
    <w:rsid w:val="0065594D"/>
    <w:rsid w:val="00655B79"/>
    <w:rsid w:val="00655DD5"/>
    <w:rsid w:val="00655EF3"/>
    <w:rsid w:val="00655FB2"/>
    <w:rsid w:val="00656062"/>
    <w:rsid w:val="006560E3"/>
    <w:rsid w:val="006561FF"/>
    <w:rsid w:val="00656265"/>
    <w:rsid w:val="00656276"/>
    <w:rsid w:val="006562C4"/>
    <w:rsid w:val="006563C7"/>
    <w:rsid w:val="00656407"/>
    <w:rsid w:val="00656468"/>
    <w:rsid w:val="006565D8"/>
    <w:rsid w:val="00656600"/>
    <w:rsid w:val="0065675F"/>
    <w:rsid w:val="0065683B"/>
    <w:rsid w:val="00656945"/>
    <w:rsid w:val="00656C06"/>
    <w:rsid w:val="00656C57"/>
    <w:rsid w:val="00656D5D"/>
    <w:rsid w:val="00656D6F"/>
    <w:rsid w:val="00656F89"/>
    <w:rsid w:val="00657005"/>
    <w:rsid w:val="006572F2"/>
    <w:rsid w:val="006573FB"/>
    <w:rsid w:val="00657736"/>
    <w:rsid w:val="006577D1"/>
    <w:rsid w:val="006578D6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32"/>
    <w:rsid w:val="006606FD"/>
    <w:rsid w:val="0066070A"/>
    <w:rsid w:val="006607D7"/>
    <w:rsid w:val="006608A7"/>
    <w:rsid w:val="00660E7A"/>
    <w:rsid w:val="00660F77"/>
    <w:rsid w:val="00661180"/>
    <w:rsid w:val="0066142E"/>
    <w:rsid w:val="006615CE"/>
    <w:rsid w:val="00661636"/>
    <w:rsid w:val="00661655"/>
    <w:rsid w:val="00661664"/>
    <w:rsid w:val="00661786"/>
    <w:rsid w:val="006617EB"/>
    <w:rsid w:val="00661A0A"/>
    <w:rsid w:val="00661A28"/>
    <w:rsid w:val="00661A9A"/>
    <w:rsid w:val="00661A9D"/>
    <w:rsid w:val="00661AAB"/>
    <w:rsid w:val="00661B9F"/>
    <w:rsid w:val="00661CB2"/>
    <w:rsid w:val="00661CC2"/>
    <w:rsid w:val="00661D28"/>
    <w:rsid w:val="00662166"/>
    <w:rsid w:val="006621B8"/>
    <w:rsid w:val="0066235B"/>
    <w:rsid w:val="00662B70"/>
    <w:rsid w:val="00662EB1"/>
    <w:rsid w:val="00662FA2"/>
    <w:rsid w:val="0066324B"/>
    <w:rsid w:val="006632E0"/>
    <w:rsid w:val="0066337C"/>
    <w:rsid w:val="006633B1"/>
    <w:rsid w:val="006633C0"/>
    <w:rsid w:val="00663574"/>
    <w:rsid w:val="006635DC"/>
    <w:rsid w:val="006635F1"/>
    <w:rsid w:val="00663908"/>
    <w:rsid w:val="0066393B"/>
    <w:rsid w:val="006639B2"/>
    <w:rsid w:val="006639DC"/>
    <w:rsid w:val="00663AA0"/>
    <w:rsid w:val="00663AEF"/>
    <w:rsid w:val="00663D19"/>
    <w:rsid w:val="00663D4A"/>
    <w:rsid w:val="00663E19"/>
    <w:rsid w:val="0066402E"/>
    <w:rsid w:val="00664142"/>
    <w:rsid w:val="006641D9"/>
    <w:rsid w:val="006642B3"/>
    <w:rsid w:val="006642C7"/>
    <w:rsid w:val="00664373"/>
    <w:rsid w:val="00664387"/>
    <w:rsid w:val="00664497"/>
    <w:rsid w:val="006644C7"/>
    <w:rsid w:val="00664505"/>
    <w:rsid w:val="00664677"/>
    <w:rsid w:val="00664682"/>
    <w:rsid w:val="006646D2"/>
    <w:rsid w:val="006646ED"/>
    <w:rsid w:val="006646F4"/>
    <w:rsid w:val="006647C6"/>
    <w:rsid w:val="006648B9"/>
    <w:rsid w:val="0066495B"/>
    <w:rsid w:val="006649EC"/>
    <w:rsid w:val="00664B26"/>
    <w:rsid w:val="00664CAD"/>
    <w:rsid w:val="00664CE0"/>
    <w:rsid w:val="00664DA4"/>
    <w:rsid w:val="00664E64"/>
    <w:rsid w:val="00665229"/>
    <w:rsid w:val="00665316"/>
    <w:rsid w:val="0066531A"/>
    <w:rsid w:val="006654E8"/>
    <w:rsid w:val="0066568D"/>
    <w:rsid w:val="0066568F"/>
    <w:rsid w:val="006656E6"/>
    <w:rsid w:val="00665701"/>
    <w:rsid w:val="0066582E"/>
    <w:rsid w:val="00665A6F"/>
    <w:rsid w:val="00665B32"/>
    <w:rsid w:val="00665B9B"/>
    <w:rsid w:val="00665CCE"/>
    <w:rsid w:val="00665DFD"/>
    <w:rsid w:val="00665F4D"/>
    <w:rsid w:val="00665FC8"/>
    <w:rsid w:val="00665FE8"/>
    <w:rsid w:val="00666083"/>
    <w:rsid w:val="006663BA"/>
    <w:rsid w:val="0066687E"/>
    <w:rsid w:val="0066698F"/>
    <w:rsid w:val="006669CF"/>
    <w:rsid w:val="00666A55"/>
    <w:rsid w:val="00666B74"/>
    <w:rsid w:val="00666E58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30D"/>
    <w:rsid w:val="00670464"/>
    <w:rsid w:val="006704BF"/>
    <w:rsid w:val="006705FD"/>
    <w:rsid w:val="00670652"/>
    <w:rsid w:val="00670806"/>
    <w:rsid w:val="00670832"/>
    <w:rsid w:val="006708AD"/>
    <w:rsid w:val="00670AD6"/>
    <w:rsid w:val="00670D03"/>
    <w:rsid w:val="00670ECD"/>
    <w:rsid w:val="00670F1D"/>
    <w:rsid w:val="00671122"/>
    <w:rsid w:val="0067119C"/>
    <w:rsid w:val="006711A2"/>
    <w:rsid w:val="0067122B"/>
    <w:rsid w:val="0067145E"/>
    <w:rsid w:val="0067152E"/>
    <w:rsid w:val="00671747"/>
    <w:rsid w:val="00671793"/>
    <w:rsid w:val="00671A76"/>
    <w:rsid w:val="00671AF4"/>
    <w:rsid w:val="00671C3B"/>
    <w:rsid w:val="00671C8F"/>
    <w:rsid w:val="00671E7B"/>
    <w:rsid w:val="00671EEB"/>
    <w:rsid w:val="00671F1C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A54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9DD"/>
    <w:rsid w:val="00673A69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65A"/>
    <w:rsid w:val="006757DC"/>
    <w:rsid w:val="00675ACB"/>
    <w:rsid w:val="00675AE6"/>
    <w:rsid w:val="00675C3F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125"/>
    <w:rsid w:val="00677217"/>
    <w:rsid w:val="006773C2"/>
    <w:rsid w:val="006775FF"/>
    <w:rsid w:val="00677725"/>
    <w:rsid w:val="006777AB"/>
    <w:rsid w:val="006779F6"/>
    <w:rsid w:val="00677A64"/>
    <w:rsid w:val="00677BD2"/>
    <w:rsid w:val="00677CAD"/>
    <w:rsid w:val="00677CB1"/>
    <w:rsid w:val="00677F53"/>
    <w:rsid w:val="0068013A"/>
    <w:rsid w:val="00680184"/>
    <w:rsid w:val="006805C6"/>
    <w:rsid w:val="00680A82"/>
    <w:rsid w:val="00680A97"/>
    <w:rsid w:val="00680CDA"/>
    <w:rsid w:val="00680E1C"/>
    <w:rsid w:val="00680E54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08"/>
    <w:rsid w:val="006819F6"/>
    <w:rsid w:val="006819F8"/>
    <w:rsid w:val="00681C04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140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670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36"/>
    <w:rsid w:val="00685444"/>
    <w:rsid w:val="006854EF"/>
    <w:rsid w:val="00685559"/>
    <w:rsid w:val="006855C3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A01"/>
    <w:rsid w:val="00687E33"/>
    <w:rsid w:val="00687EA2"/>
    <w:rsid w:val="0069004F"/>
    <w:rsid w:val="0069013E"/>
    <w:rsid w:val="006901B2"/>
    <w:rsid w:val="00690407"/>
    <w:rsid w:val="00690703"/>
    <w:rsid w:val="00690754"/>
    <w:rsid w:val="006908B3"/>
    <w:rsid w:val="00690966"/>
    <w:rsid w:val="00690C79"/>
    <w:rsid w:val="00690D12"/>
    <w:rsid w:val="00690E65"/>
    <w:rsid w:val="00690F0E"/>
    <w:rsid w:val="006910C3"/>
    <w:rsid w:val="0069131C"/>
    <w:rsid w:val="0069148F"/>
    <w:rsid w:val="006915B6"/>
    <w:rsid w:val="006916B1"/>
    <w:rsid w:val="006916C1"/>
    <w:rsid w:val="00691742"/>
    <w:rsid w:val="0069197E"/>
    <w:rsid w:val="00691982"/>
    <w:rsid w:val="0069199E"/>
    <w:rsid w:val="006919C5"/>
    <w:rsid w:val="00691B4D"/>
    <w:rsid w:val="00691C0E"/>
    <w:rsid w:val="00691D43"/>
    <w:rsid w:val="00691D51"/>
    <w:rsid w:val="00692152"/>
    <w:rsid w:val="00692220"/>
    <w:rsid w:val="0069232D"/>
    <w:rsid w:val="0069239E"/>
    <w:rsid w:val="00692537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0CC"/>
    <w:rsid w:val="00693295"/>
    <w:rsid w:val="0069340C"/>
    <w:rsid w:val="00693624"/>
    <w:rsid w:val="00693836"/>
    <w:rsid w:val="00693886"/>
    <w:rsid w:val="0069388C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09"/>
    <w:rsid w:val="00694B1F"/>
    <w:rsid w:val="0069522A"/>
    <w:rsid w:val="00695334"/>
    <w:rsid w:val="0069547D"/>
    <w:rsid w:val="00695521"/>
    <w:rsid w:val="00695553"/>
    <w:rsid w:val="0069589C"/>
    <w:rsid w:val="00695936"/>
    <w:rsid w:val="00695964"/>
    <w:rsid w:val="00695971"/>
    <w:rsid w:val="00695A7E"/>
    <w:rsid w:val="00695C4D"/>
    <w:rsid w:val="00695D24"/>
    <w:rsid w:val="00695D65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A78"/>
    <w:rsid w:val="00696A9D"/>
    <w:rsid w:val="00696AF1"/>
    <w:rsid w:val="00696CF7"/>
    <w:rsid w:val="00696ED4"/>
    <w:rsid w:val="00696F18"/>
    <w:rsid w:val="0069734C"/>
    <w:rsid w:val="0069748B"/>
    <w:rsid w:val="0069755C"/>
    <w:rsid w:val="0069765B"/>
    <w:rsid w:val="006976A7"/>
    <w:rsid w:val="00697739"/>
    <w:rsid w:val="0069774B"/>
    <w:rsid w:val="00697780"/>
    <w:rsid w:val="006977E9"/>
    <w:rsid w:val="00697846"/>
    <w:rsid w:val="0069787E"/>
    <w:rsid w:val="006978F0"/>
    <w:rsid w:val="00697923"/>
    <w:rsid w:val="00697936"/>
    <w:rsid w:val="006979DC"/>
    <w:rsid w:val="00697A3C"/>
    <w:rsid w:val="00697A5C"/>
    <w:rsid w:val="00697C2C"/>
    <w:rsid w:val="00697CE1"/>
    <w:rsid w:val="00697E17"/>
    <w:rsid w:val="00697E98"/>
    <w:rsid w:val="006A0065"/>
    <w:rsid w:val="006A00C9"/>
    <w:rsid w:val="006A0101"/>
    <w:rsid w:val="006A0129"/>
    <w:rsid w:val="006A0155"/>
    <w:rsid w:val="006A01A1"/>
    <w:rsid w:val="006A01B0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671"/>
    <w:rsid w:val="006A18CF"/>
    <w:rsid w:val="006A18DD"/>
    <w:rsid w:val="006A196A"/>
    <w:rsid w:val="006A1B19"/>
    <w:rsid w:val="006A1B50"/>
    <w:rsid w:val="006A1CD1"/>
    <w:rsid w:val="006A1D05"/>
    <w:rsid w:val="006A1D17"/>
    <w:rsid w:val="006A1DBB"/>
    <w:rsid w:val="006A1E85"/>
    <w:rsid w:val="006A206E"/>
    <w:rsid w:val="006A2347"/>
    <w:rsid w:val="006A24B3"/>
    <w:rsid w:val="006A2909"/>
    <w:rsid w:val="006A2A54"/>
    <w:rsid w:val="006A2D05"/>
    <w:rsid w:val="006A2D0E"/>
    <w:rsid w:val="006A2D7B"/>
    <w:rsid w:val="006A2E66"/>
    <w:rsid w:val="006A2EEC"/>
    <w:rsid w:val="006A2FA9"/>
    <w:rsid w:val="006A3003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343"/>
    <w:rsid w:val="006A4503"/>
    <w:rsid w:val="006A457B"/>
    <w:rsid w:val="006A457C"/>
    <w:rsid w:val="006A4584"/>
    <w:rsid w:val="006A4696"/>
    <w:rsid w:val="006A4784"/>
    <w:rsid w:val="006A484F"/>
    <w:rsid w:val="006A49B5"/>
    <w:rsid w:val="006A4B3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78F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103"/>
    <w:rsid w:val="006A6132"/>
    <w:rsid w:val="006A6273"/>
    <w:rsid w:val="006A63BE"/>
    <w:rsid w:val="006A64D6"/>
    <w:rsid w:val="006A6529"/>
    <w:rsid w:val="006A6725"/>
    <w:rsid w:val="006A6810"/>
    <w:rsid w:val="006A68A5"/>
    <w:rsid w:val="006A699D"/>
    <w:rsid w:val="006A69E3"/>
    <w:rsid w:val="006A6B69"/>
    <w:rsid w:val="006A6C7D"/>
    <w:rsid w:val="006A6D8B"/>
    <w:rsid w:val="006A6ED5"/>
    <w:rsid w:val="006A714F"/>
    <w:rsid w:val="006A7163"/>
    <w:rsid w:val="006A71F4"/>
    <w:rsid w:val="006A7338"/>
    <w:rsid w:val="006A741D"/>
    <w:rsid w:val="006A7574"/>
    <w:rsid w:val="006A786B"/>
    <w:rsid w:val="006A78EE"/>
    <w:rsid w:val="006A793C"/>
    <w:rsid w:val="006A7A88"/>
    <w:rsid w:val="006A7BF2"/>
    <w:rsid w:val="006A7C00"/>
    <w:rsid w:val="006A7C40"/>
    <w:rsid w:val="006A7D26"/>
    <w:rsid w:val="006A7D5A"/>
    <w:rsid w:val="006A7E6D"/>
    <w:rsid w:val="006A7FD9"/>
    <w:rsid w:val="006A7FDD"/>
    <w:rsid w:val="006B01AB"/>
    <w:rsid w:val="006B0285"/>
    <w:rsid w:val="006B0467"/>
    <w:rsid w:val="006B0489"/>
    <w:rsid w:val="006B04DC"/>
    <w:rsid w:val="006B04F5"/>
    <w:rsid w:val="006B05AC"/>
    <w:rsid w:val="006B0601"/>
    <w:rsid w:val="006B06C9"/>
    <w:rsid w:val="006B0C66"/>
    <w:rsid w:val="006B0C9C"/>
    <w:rsid w:val="006B0D20"/>
    <w:rsid w:val="006B0E38"/>
    <w:rsid w:val="006B0ED2"/>
    <w:rsid w:val="006B0F15"/>
    <w:rsid w:val="006B0FCF"/>
    <w:rsid w:val="006B113C"/>
    <w:rsid w:val="006B120D"/>
    <w:rsid w:val="006B12D1"/>
    <w:rsid w:val="006B1356"/>
    <w:rsid w:val="006B142A"/>
    <w:rsid w:val="006B14F4"/>
    <w:rsid w:val="006B163E"/>
    <w:rsid w:val="006B166A"/>
    <w:rsid w:val="006B166D"/>
    <w:rsid w:val="006B16EB"/>
    <w:rsid w:val="006B184D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347"/>
    <w:rsid w:val="006B242D"/>
    <w:rsid w:val="006B263B"/>
    <w:rsid w:val="006B288B"/>
    <w:rsid w:val="006B2C3D"/>
    <w:rsid w:val="006B314E"/>
    <w:rsid w:val="006B324C"/>
    <w:rsid w:val="006B32A0"/>
    <w:rsid w:val="006B3363"/>
    <w:rsid w:val="006B3479"/>
    <w:rsid w:val="006B35A8"/>
    <w:rsid w:val="006B360C"/>
    <w:rsid w:val="006B3789"/>
    <w:rsid w:val="006B37CC"/>
    <w:rsid w:val="006B38CD"/>
    <w:rsid w:val="006B38FB"/>
    <w:rsid w:val="006B393F"/>
    <w:rsid w:val="006B399C"/>
    <w:rsid w:val="006B39A2"/>
    <w:rsid w:val="006B3A05"/>
    <w:rsid w:val="006B3A69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11"/>
    <w:rsid w:val="006B4D4E"/>
    <w:rsid w:val="006B4E76"/>
    <w:rsid w:val="006B4ED2"/>
    <w:rsid w:val="006B500A"/>
    <w:rsid w:val="006B5029"/>
    <w:rsid w:val="006B5562"/>
    <w:rsid w:val="006B589A"/>
    <w:rsid w:val="006B589C"/>
    <w:rsid w:val="006B5A1D"/>
    <w:rsid w:val="006B5A72"/>
    <w:rsid w:val="006B5C58"/>
    <w:rsid w:val="006B5EE6"/>
    <w:rsid w:val="006B5F5D"/>
    <w:rsid w:val="006B5F71"/>
    <w:rsid w:val="006B6111"/>
    <w:rsid w:val="006B630E"/>
    <w:rsid w:val="006B644B"/>
    <w:rsid w:val="006B646B"/>
    <w:rsid w:val="006B64D1"/>
    <w:rsid w:val="006B65B9"/>
    <w:rsid w:val="006B6666"/>
    <w:rsid w:val="006B67EA"/>
    <w:rsid w:val="006B68C6"/>
    <w:rsid w:val="006B6AB1"/>
    <w:rsid w:val="006B6AD0"/>
    <w:rsid w:val="006B6ADE"/>
    <w:rsid w:val="006B6B58"/>
    <w:rsid w:val="006B6B99"/>
    <w:rsid w:val="006B6BA3"/>
    <w:rsid w:val="006B6C95"/>
    <w:rsid w:val="006B6D33"/>
    <w:rsid w:val="006B6E4E"/>
    <w:rsid w:val="006B708E"/>
    <w:rsid w:val="006B70B1"/>
    <w:rsid w:val="006B7228"/>
    <w:rsid w:val="006B725C"/>
    <w:rsid w:val="006B734D"/>
    <w:rsid w:val="006B75BD"/>
    <w:rsid w:val="006B76CD"/>
    <w:rsid w:val="006B7725"/>
    <w:rsid w:val="006B7744"/>
    <w:rsid w:val="006B7864"/>
    <w:rsid w:val="006B789D"/>
    <w:rsid w:val="006B79AA"/>
    <w:rsid w:val="006B7B2F"/>
    <w:rsid w:val="006B7B92"/>
    <w:rsid w:val="006B7C10"/>
    <w:rsid w:val="006B7C24"/>
    <w:rsid w:val="006B7DBE"/>
    <w:rsid w:val="006B7EA3"/>
    <w:rsid w:val="006B7FFD"/>
    <w:rsid w:val="006C0020"/>
    <w:rsid w:val="006C0045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389"/>
    <w:rsid w:val="006C13EE"/>
    <w:rsid w:val="006C171F"/>
    <w:rsid w:val="006C1858"/>
    <w:rsid w:val="006C1B3F"/>
    <w:rsid w:val="006C1BD4"/>
    <w:rsid w:val="006C1C5B"/>
    <w:rsid w:val="006C1E5C"/>
    <w:rsid w:val="006C1E73"/>
    <w:rsid w:val="006C1ED8"/>
    <w:rsid w:val="006C20DA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799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914"/>
    <w:rsid w:val="006C5A4C"/>
    <w:rsid w:val="006C5C20"/>
    <w:rsid w:val="006C5C7A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955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0D7"/>
    <w:rsid w:val="006D21B2"/>
    <w:rsid w:val="006D21FF"/>
    <w:rsid w:val="006D2301"/>
    <w:rsid w:val="006D23CF"/>
    <w:rsid w:val="006D2548"/>
    <w:rsid w:val="006D2584"/>
    <w:rsid w:val="006D2627"/>
    <w:rsid w:val="006D265B"/>
    <w:rsid w:val="006D267F"/>
    <w:rsid w:val="006D2832"/>
    <w:rsid w:val="006D2CA1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CD4"/>
    <w:rsid w:val="006D3D24"/>
    <w:rsid w:val="006D3F2A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68F"/>
    <w:rsid w:val="006D480C"/>
    <w:rsid w:val="006D492A"/>
    <w:rsid w:val="006D4934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5A8"/>
    <w:rsid w:val="006D5601"/>
    <w:rsid w:val="006D5623"/>
    <w:rsid w:val="006D565E"/>
    <w:rsid w:val="006D5664"/>
    <w:rsid w:val="006D57C4"/>
    <w:rsid w:val="006D587C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8C"/>
    <w:rsid w:val="006D6ACF"/>
    <w:rsid w:val="006D6ADB"/>
    <w:rsid w:val="006D6BB8"/>
    <w:rsid w:val="006D6CD1"/>
    <w:rsid w:val="006D6D94"/>
    <w:rsid w:val="006D6D9D"/>
    <w:rsid w:val="006D6DC4"/>
    <w:rsid w:val="006D6DE4"/>
    <w:rsid w:val="006D6EFF"/>
    <w:rsid w:val="006D7128"/>
    <w:rsid w:val="006D7396"/>
    <w:rsid w:val="006D7578"/>
    <w:rsid w:val="006D7598"/>
    <w:rsid w:val="006D75CF"/>
    <w:rsid w:val="006D7706"/>
    <w:rsid w:val="006D7850"/>
    <w:rsid w:val="006D78B6"/>
    <w:rsid w:val="006D7B58"/>
    <w:rsid w:val="006D7B93"/>
    <w:rsid w:val="006D7B97"/>
    <w:rsid w:val="006D7D26"/>
    <w:rsid w:val="006D7DAD"/>
    <w:rsid w:val="006D7DD6"/>
    <w:rsid w:val="006D7DDE"/>
    <w:rsid w:val="006D7FDB"/>
    <w:rsid w:val="006E024E"/>
    <w:rsid w:val="006E0570"/>
    <w:rsid w:val="006E05ED"/>
    <w:rsid w:val="006E08BA"/>
    <w:rsid w:val="006E096D"/>
    <w:rsid w:val="006E09F0"/>
    <w:rsid w:val="006E0B16"/>
    <w:rsid w:val="006E0C8A"/>
    <w:rsid w:val="006E0E25"/>
    <w:rsid w:val="006E0E60"/>
    <w:rsid w:val="006E0ED0"/>
    <w:rsid w:val="006E1021"/>
    <w:rsid w:val="006E130D"/>
    <w:rsid w:val="006E1348"/>
    <w:rsid w:val="006E176F"/>
    <w:rsid w:val="006E17CB"/>
    <w:rsid w:val="006E182F"/>
    <w:rsid w:val="006E1886"/>
    <w:rsid w:val="006E1977"/>
    <w:rsid w:val="006E1A3C"/>
    <w:rsid w:val="006E1B1C"/>
    <w:rsid w:val="006E1BAB"/>
    <w:rsid w:val="006E1D69"/>
    <w:rsid w:val="006E1E8A"/>
    <w:rsid w:val="006E1EBD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2EE1"/>
    <w:rsid w:val="006E327C"/>
    <w:rsid w:val="006E339B"/>
    <w:rsid w:val="006E33E2"/>
    <w:rsid w:val="006E35CB"/>
    <w:rsid w:val="006E3613"/>
    <w:rsid w:val="006E39E6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9B4"/>
    <w:rsid w:val="006E4D52"/>
    <w:rsid w:val="006E4E07"/>
    <w:rsid w:val="006E512D"/>
    <w:rsid w:val="006E5151"/>
    <w:rsid w:val="006E516C"/>
    <w:rsid w:val="006E51E2"/>
    <w:rsid w:val="006E534C"/>
    <w:rsid w:val="006E53C7"/>
    <w:rsid w:val="006E54E2"/>
    <w:rsid w:val="006E54EC"/>
    <w:rsid w:val="006E554E"/>
    <w:rsid w:val="006E56AB"/>
    <w:rsid w:val="006E5A60"/>
    <w:rsid w:val="006E5AD9"/>
    <w:rsid w:val="006E5C78"/>
    <w:rsid w:val="006E5DE9"/>
    <w:rsid w:val="006E5E33"/>
    <w:rsid w:val="006E5EAD"/>
    <w:rsid w:val="006E5FF5"/>
    <w:rsid w:val="006E5FFB"/>
    <w:rsid w:val="006E6131"/>
    <w:rsid w:val="006E6138"/>
    <w:rsid w:val="006E6149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94"/>
    <w:rsid w:val="006E71A8"/>
    <w:rsid w:val="006E71FB"/>
    <w:rsid w:val="006E724D"/>
    <w:rsid w:val="006E7320"/>
    <w:rsid w:val="006E7496"/>
    <w:rsid w:val="006E7524"/>
    <w:rsid w:val="006E75F7"/>
    <w:rsid w:val="006E7670"/>
    <w:rsid w:val="006E7708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4A"/>
    <w:rsid w:val="006F00A6"/>
    <w:rsid w:val="006F04FB"/>
    <w:rsid w:val="006F05C1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EE6"/>
    <w:rsid w:val="006F0F17"/>
    <w:rsid w:val="006F1008"/>
    <w:rsid w:val="006F1159"/>
    <w:rsid w:val="006F11BA"/>
    <w:rsid w:val="006F13CD"/>
    <w:rsid w:val="006F15B0"/>
    <w:rsid w:val="006F163D"/>
    <w:rsid w:val="006F195C"/>
    <w:rsid w:val="006F19FC"/>
    <w:rsid w:val="006F1D86"/>
    <w:rsid w:val="006F218B"/>
    <w:rsid w:val="006F22CB"/>
    <w:rsid w:val="006F23A1"/>
    <w:rsid w:val="006F240F"/>
    <w:rsid w:val="006F264F"/>
    <w:rsid w:val="006F2710"/>
    <w:rsid w:val="006F275B"/>
    <w:rsid w:val="006F291E"/>
    <w:rsid w:val="006F2C05"/>
    <w:rsid w:val="006F2E21"/>
    <w:rsid w:val="006F3052"/>
    <w:rsid w:val="006F314D"/>
    <w:rsid w:val="006F31DF"/>
    <w:rsid w:val="006F33BA"/>
    <w:rsid w:val="006F3428"/>
    <w:rsid w:val="006F344F"/>
    <w:rsid w:val="006F3495"/>
    <w:rsid w:val="006F36F3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0C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ADC"/>
    <w:rsid w:val="006F4BDA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CB8"/>
    <w:rsid w:val="006F5DB1"/>
    <w:rsid w:val="006F6242"/>
    <w:rsid w:val="006F651D"/>
    <w:rsid w:val="006F65F5"/>
    <w:rsid w:val="006F6689"/>
    <w:rsid w:val="006F6740"/>
    <w:rsid w:val="006F67BC"/>
    <w:rsid w:val="006F68C0"/>
    <w:rsid w:val="006F68D6"/>
    <w:rsid w:val="006F69F0"/>
    <w:rsid w:val="006F6A75"/>
    <w:rsid w:val="006F6E25"/>
    <w:rsid w:val="006F6FDC"/>
    <w:rsid w:val="006F722C"/>
    <w:rsid w:val="006F72FA"/>
    <w:rsid w:val="006F7384"/>
    <w:rsid w:val="006F7429"/>
    <w:rsid w:val="006F746D"/>
    <w:rsid w:val="006F74D2"/>
    <w:rsid w:val="006F763B"/>
    <w:rsid w:val="006F791C"/>
    <w:rsid w:val="006F793F"/>
    <w:rsid w:val="006F79E7"/>
    <w:rsid w:val="006F7A21"/>
    <w:rsid w:val="006F7A92"/>
    <w:rsid w:val="006F7B60"/>
    <w:rsid w:val="006F7C53"/>
    <w:rsid w:val="006F7D9A"/>
    <w:rsid w:val="006F7E42"/>
    <w:rsid w:val="006F7E64"/>
    <w:rsid w:val="006F7FD8"/>
    <w:rsid w:val="00700042"/>
    <w:rsid w:val="007001D4"/>
    <w:rsid w:val="0070023A"/>
    <w:rsid w:val="007002CC"/>
    <w:rsid w:val="007003E6"/>
    <w:rsid w:val="0070061E"/>
    <w:rsid w:val="007006EE"/>
    <w:rsid w:val="007007E7"/>
    <w:rsid w:val="007007F6"/>
    <w:rsid w:val="00700877"/>
    <w:rsid w:val="0070093E"/>
    <w:rsid w:val="00700A05"/>
    <w:rsid w:val="00700F33"/>
    <w:rsid w:val="00701109"/>
    <w:rsid w:val="0070126B"/>
    <w:rsid w:val="00701295"/>
    <w:rsid w:val="0070152A"/>
    <w:rsid w:val="0070177B"/>
    <w:rsid w:val="007017EA"/>
    <w:rsid w:val="0070181F"/>
    <w:rsid w:val="0070193E"/>
    <w:rsid w:val="00701B23"/>
    <w:rsid w:val="00701B27"/>
    <w:rsid w:val="00701B9E"/>
    <w:rsid w:val="00701CA4"/>
    <w:rsid w:val="00701E6E"/>
    <w:rsid w:val="00701F06"/>
    <w:rsid w:val="00701F1E"/>
    <w:rsid w:val="00701F8A"/>
    <w:rsid w:val="007022C1"/>
    <w:rsid w:val="00702375"/>
    <w:rsid w:val="007025EB"/>
    <w:rsid w:val="00702788"/>
    <w:rsid w:val="00702B56"/>
    <w:rsid w:val="00702BFC"/>
    <w:rsid w:val="0070318C"/>
    <w:rsid w:val="007031AE"/>
    <w:rsid w:val="007033EA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313"/>
    <w:rsid w:val="00704354"/>
    <w:rsid w:val="00704487"/>
    <w:rsid w:val="0070465C"/>
    <w:rsid w:val="007046DA"/>
    <w:rsid w:val="007047A7"/>
    <w:rsid w:val="00704800"/>
    <w:rsid w:val="0070483F"/>
    <w:rsid w:val="0070485E"/>
    <w:rsid w:val="00704883"/>
    <w:rsid w:val="00704909"/>
    <w:rsid w:val="00704A33"/>
    <w:rsid w:val="00704BF5"/>
    <w:rsid w:val="00704CA2"/>
    <w:rsid w:val="00704DEB"/>
    <w:rsid w:val="00704E40"/>
    <w:rsid w:val="00704F94"/>
    <w:rsid w:val="00705166"/>
    <w:rsid w:val="00705192"/>
    <w:rsid w:val="007051C8"/>
    <w:rsid w:val="0070530F"/>
    <w:rsid w:val="00705340"/>
    <w:rsid w:val="00705341"/>
    <w:rsid w:val="007054A4"/>
    <w:rsid w:val="00705505"/>
    <w:rsid w:val="0070554B"/>
    <w:rsid w:val="00705584"/>
    <w:rsid w:val="00705677"/>
    <w:rsid w:val="0070576F"/>
    <w:rsid w:val="00705774"/>
    <w:rsid w:val="007057BD"/>
    <w:rsid w:val="00705845"/>
    <w:rsid w:val="007059EA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BC1"/>
    <w:rsid w:val="00706C3D"/>
    <w:rsid w:val="00706C93"/>
    <w:rsid w:val="00706CF2"/>
    <w:rsid w:val="00706E08"/>
    <w:rsid w:val="00706F12"/>
    <w:rsid w:val="00707059"/>
    <w:rsid w:val="007070DA"/>
    <w:rsid w:val="00707111"/>
    <w:rsid w:val="0070711F"/>
    <w:rsid w:val="00707142"/>
    <w:rsid w:val="00707150"/>
    <w:rsid w:val="007072DF"/>
    <w:rsid w:val="0070741B"/>
    <w:rsid w:val="00707439"/>
    <w:rsid w:val="0070743B"/>
    <w:rsid w:val="00707642"/>
    <w:rsid w:val="00707702"/>
    <w:rsid w:val="007077BA"/>
    <w:rsid w:val="00707938"/>
    <w:rsid w:val="007079EB"/>
    <w:rsid w:val="00707B5C"/>
    <w:rsid w:val="00707C4F"/>
    <w:rsid w:val="00707C68"/>
    <w:rsid w:val="00707D5F"/>
    <w:rsid w:val="00707D9F"/>
    <w:rsid w:val="00707EB6"/>
    <w:rsid w:val="00707F09"/>
    <w:rsid w:val="007101B2"/>
    <w:rsid w:val="007101BD"/>
    <w:rsid w:val="007101EE"/>
    <w:rsid w:val="007101F4"/>
    <w:rsid w:val="0071023A"/>
    <w:rsid w:val="00710391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6A"/>
    <w:rsid w:val="00711AAF"/>
    <w:rsid w:val="00711AE4"/>
    <w:rsid w:val="00711B41"/>
    <w:rsid w:val="00711B42"/>
    <w:rsid w:val="00711B77"/>
    <w:rsid w:val="00711B96"/>
    <w:rsid w:val="00711BCA"/>
    <w:rsid w:val="00711D08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46"/>
    <w:rsid w:val="00713170"/>
    <w:rsid w:val="007131BB"/>
    <w:rsid w:val="007131E8"/>
    <w:rsid w:val="00713495"/>
    <w:rsid w:val="007136A8"/>
    <w:rsid w:val="0071374D"/>
    <w:rsid w:val="0071391A"/>
    <w:rsid w:val="00713A16"/>
    <w:rsid w:val="00713B10"/>
    <w:rsid w:val="00713DC2"/>
    <w:rsid w:val="00713E26"/>
    <w:rsid w:val="00713EF6"/>
    <w:rsid w:val="00713F1B"/>
    <w:rsid w:val="0071419E"/>
    <w:rsid w:val="007141FF"/>
    <w:rsid w:val="007142D8"/>
    <w:rsid w:val="00714312"/>
    <w:rsid w:val="0071431A"/>
    <w:rsid w:val="00714404"/>
    <w:rsid w:val="00714539"/>
    <w:rsid w:val="00714681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58"/>
    <w:rsid w:val="007153D2"/>
    <w:rsid w:val="00715459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98B"/>
    <w:rsid w:val="00716B5E"/>
    <w:rsid w:val="00716CA4"/>
    <w:rsid w:val="00716D14"/>
    <w:rsid w:val="00716D33"/>
    <w:rsid w:val="00716F4B"/>
    <w:rsid w:val="00716F4F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C8B"/>
    <w:rsid w:val="00717D6B"/>
    <w:rsid w:val="00717EDC"/>
    <w:rsid w:val="00717FA1"/>
    <w:rsid w:val="00717FCB"/>
    <w:rsid w:val="00720051"/>
    <w:rsid w:val="00720368"/>
    <w:rsid w:val="007203E7"/>
    <w:rsid w:val="00720451"/>
    <w:rsid w:val="00720576"/>
    <w:rsid w:val="007205D0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6D6"/>
    <w:rsid w:val="0072179D"/>
    <w:rsid w:val="007217EA"/>
    <w:rsid w:val="007218A9"/>
    <w:rsid w:val="0072190B"/>
    <w:rsid w:val="00721931"/>
    <w:rsid w:val="00721BAF"/>
    <w:rsid w:val="00721E1D"/>
    <w:rsid w:val="00721F9B"/>
    <w:rsid w:val="00721FC4"/>
    <w:rsid w:val="00722875"/>
    <w:rsid w:val="00722987"/>
    <w:rsid w:val="00722AF4"/>
    <w:rsid w:val="00722B70"/>
    <w:rsid w:val="00722B72"/>
    <w:rsid w:val="00722F12"/>
    <w:rsid w:val="00722F5B"/>
    <w:rsid w:val="00723208"/>
    <w:rsid w:val="0072321C"/>
    <w:rsid w:val="00723238"/>
    <w:rsid w:val="00723343"/>
    <w:rsid w:val="007233FE"/>
    <w:rsid w:val="00723701"/>
    <w:rsid w:val="00723806"/>
    <w:rsid w:val="00723825"/>
    <w:rsid w:val="00723954"/>
    <w:rsid w:val="007239AC"/>
    <w:rsid w:val="007239FB"/>
    <w:rsid w:val="007239FC"/>
    <w:rsid w:val="00723AC9"/>
    <w:rsid w:val="00723B34"/>
    <w:rsid w:val="00723D1F"/>
    <w:rsid w:val="00723D25"/>
    <w:rsid w:val="00723E4D"/>
    <w:rsid w:val="00723EC3"/>
    <w:rsid w:val="00724148"/>
    <w:rsid w:val="0072415E"/>
    <w:rsid w:val="007241AD"/>
    <w:rsid w:val="00724340"/>
    <w:rsid w:val="00724426"/>
    <w:rsid w:val="007244EA"/>
    <w:rsid w:val="00724515"/>
    <w:rsid w:val="00724563"/>
    <w:rsid w:val="00724660"/>
    <w:rsid w:val="0072469B"/>
    <w:rsid w:val="0072486D"/>
    <w:rsid w:val="00724896"/>
    <w:rsid w:val="00724C53"/>
    <w:rsid w:val="00724E93"/>
    <w:rsid w:val="00724EBC"/>
    <w:rsid w:val="00724F93"/>
    <w:rsid w:val="00725068"/>
    <w:rsid w:val="007250C1"/>
    <w:rsid w:val="00725107"/>
    <w:rsid w:val="007251EE"/>
    <w:rsid w:val="00725294"/>
    <w:rsid w:val="00725393"/>
    <w:rsid w:val="0072540B"/>
    <w:rsid w:val="007254B1"/>
    <w:rsid w:val="007254C3"/>
    <w:rsid w:val="0072560E"/>
    <w:rsid w:val="00725637"/>
    <w:rsid w:val="007256E3"/>
    <w:rsid w:val="00725753"/>
    <w:rsid w:val="0072583C"/>
    <w:rsid w:val="0072594E"/>
    <w:rsid w:val="00725B58"/>
    <w:rsid w:val="00725BD0"/>
    <w:rsid w:val="00725BDF"/>
    <w:rsid w:val="00725CB6"/>
    <w:rsid w:val="00725D75"/>
    <w:rsid w:val="00725E46"/>
    <w:rsid w:val="00725ECF"/>
    <w:rsid w:val="00725F36"/>
    <w:rsid w:val="0072602E"/>
    <w:rsid w:val="00726281"/>
    <w:rsid w:val="00726321"/>
    <w:rsid w:val="00726388"/>
    <w:rsid w:val="007263BF"/>
    <w:rsid w:val="007263C6"/>
    <w:rsid w:val="0072662E"/>
    <w:rsid w:val="0072662F"/>
    <w:rsid w:val="0072665F"/>
    <w:rsid w:val="007267DF"/>
    <w:rsid w:val="007269A8"/>
    <w:rsid w:val="00726C26"/>
    <w:rsid w:val="00726C57"/>
    <w:rsid w:val="00726DB2"/>
    <w:rsid w:val="00726E52"/>
    <w:rsid w:val="00726F29"/>
    <w:rsid w:val="00726F70"/>
    <w:rsid w:val="00726FC1"/>
    <w:rsid w:val="0072711A"/>
    <w:rsid w:val="0072722F"/>
    <w:rsid w:val="007272F2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671"/>
    <w:rsid w:val="00730AB9"/>
    <w:rsid w:val="00730AD5"/>
    <w:rsid w:val="00730B71"/>
    <w:rsid w:val="00730F5E"/>
    <w:rsid w:val="007310E0"/>
    <w:rsid w:val="007311F6"/>
    <w:rsid w:val="00731214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4E"/>
    <w:rsid w:val="00731C99"/>
    <w:rsid w:val="00731D37"/>
    <w:rsid w:val="00731E3D"/>
    <w:rsid w:val="00731E4B"/>
    <w:rsid w:val="00731E8B"/>
    <w:rsid w:val="00731F7D"/>
    <w:rsid w:val="00731FF0"/>
    <w:rsid w:val="007320FA"/>
    <w:rsid w:val="007321EA"/>
    <w:rsid w:val="007322C7"/>
    <w:rsid w:val="00732321"/>
    <w:rsid w:val="007324B0"/>
    <w:rsid w:val="007324E2"/>
    <w:rsid w:val="007325F5"/>
    <w:rsid w:val="0073264A"/>
    <w:rsid w:val="007327EA"/>
    <w:rsid w:val="00732819"/>
    <w:rsid w:val="00732C7B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B2"/>
    <w:rsid w:val="007336D3"/>
    <w:rsid w:val="0073374C"/>
    <w:rsid w:val="00733858"/>
    <w:rsid w:val="0073387F"/>
    <w:rsid w:val="00733883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05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B07"/>
    <w:rsid w:val="00735D1E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B6"/>
    <w:rsid w:val="007373C7"/>
    <w:rsid w:val="00737530"/>
    <w:rsid w:val="007377ED"/>
    <w:rsid w:val="00737824"/>
    <w:rsid w:val="00737866"/>
    <w:rsid w:val="0073787D"/>
    <w:rsid w:val="00737951"/>
    <w:rsid w:val="007379AB"/>
    <w:rsid w:val="007379B4"/>
    <w:rsid w:val="007379C8"/>
    <w:rsid w:val="007379DD"/>
    <w:rsid w:val="00737A0B"/>
    <w:rsid w:val="00737ADA"/>
    <w:rsid w:val="00737CA0"/>
    <w:rsid w:val="0074025C"/>
    <w:rsid w:val="007402A0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45"/>
    <w:rsid w:val="00740E7B"/>
    <w:rsid w:val="00740ED6"/>
    <w:rsid w:val="0074108B"/>
    <w:rsid w:val="00741151"/>
    <w:rsid w:val="0074145D"/>
    <w:rsid w:val="00741651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4CF"/>
    <w:rsid w:val="007425C1"/>
    <w:rsid w:val="00742695"/>
    <w:rsid w:val="00742828"/>
    <w:rsid w:val="007429C6"/>
    <w:rsid w:val="00742A51"/>
    <w:rsid w:val="00742B58"/>
    <w:rsid w:val="00742BFB"/>
    <w:rsid w:val="00742CE8"/>
    <w:rsid w:val="00742EC0"/>
    <w:rsid w:val="007431A2"/>
    <w:rsid w:val="00743250"/>
    <w:rsid w:val="00743296"/>
    <w:rsid w:val="007433C9"/>
    <w:rsid w:val="007433E4"/>
    <w:rsid w:val="0074349A"/>
    <w:rsid w:val="007434AA"/>
    <w:rsid w:val="007435A4"/>
    <w:rsid w:val="007436F4"/>
    <w:rsid w:val="00743757"/>
    <w:rsid w:val="00743867"/>
    <w:rsid w:val="007438B7"/>
    <w:rsid w:val="007439FE"/>
    <w:rsid w:val="00743A8C"/>
    <w:rsid w:val="00743D8D"/>
    <w:rsid w:val="00743EF4"/>
    <w:rsid w:val="00743F82"/>
    <w:rsid w:val="00743FB0"/>
    <w:rsid w:val="00744055"/>
    <w:rsid w:val="007443DC"/>
    <w:rsid w:val="007444A6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B6F"/>
    <w:rsid w:val="00745D82"/>
    <w:rsid w:val="00745EBB"/>
    <w:rsid w:val="00745EF7"/>
    <w:rsid w:val="00745FA1"/>
    <w:rsid w:val="00746167"/>
    <w:rsid w:val="00746199"/>
    <w:rsid w:val="0074623E"/>
    <w:rsid w:val="00746268"/>
    <w:rsid w:val="0074644A"/>
    <w:rsid w:val="0074669B"/>
    <w:rsid w:val="00746763"/>
    <w:rsid w:val="00746793"/>
    <w:rsid w:val="007467D8"/>
    <w:rsid w:val="00746B0B"/>
    <w:rsid w:val="00746CF2"/>
    <w:rsid w:val="00746E41"/>
    <w:rsid w:val="00746FF3"/>
    <w:rsid w:val="00747048"/>
    <w:rsid w:val="0074704B"/>
    <w:rsid w:val="007471B3"/>
    <w:rsid w:val="00747446"/>
    <w:rsid w:val="00747713"/>
    <w:rsid w:val="00747A52"/>
    <w:rsid w:val="00747A76"/>
    <w:rsid w:val="00747ABB"/>
    <w:rsid w:val="00747AFE"/>
    <w:rsid w:val="00747B50"/>
    <w:rsid w:val="00747BD8"/>
    <w:rsid w:val="00747E09"/>
    <w:rsid w:val="00747F05"/>
    <w:rsid w:val="0075006F"/>
    <w:rsid w:val="0075038A"/>
    <w:rsid w:val="007504DA"/>
    <w:rsid w:val="00750946"/>
    <w:rsid w:val="007509F9"/>
    <w:rsid w:val="00750A05"/>
    <w:rsid w:val="00750A23"/>
    <w:rsid w:val="00750AD7"/>
    <w:rsid w:val="00750BB2"/>
    <w:rsid w:val="00750BE1"/>
    <w:rsid w:val="00750DFC"/>
    <w:rsid w:val="00750F26"/>
    <w:rsid w:val="007510DA"/>
    <w:rsid w:val="00751183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224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6EE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1A1"/>
    <w:rsid w:val="00755357"/>
    <w:rsid w:val="00755386"/>
    <w:rsid w:val="0075552F"/>
    <w:rsid w:val="0075553B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C0D"/>
    <w:rsid w:val="00756D17"/>
    <w:rsid w:val="00756D7F"/>
    <w:rsid w:val="007570A3"/>
    <w:rsid w:val="007572B0"/>
    <w:rsid w:val="007572E9"/>
    <w:rsid w:val="00757495"/>
    <w:rsid w:val="0075756B"/>
    <w:rsid w:val="0075764A"/>
    <w:rsid w:val="007576CD"/>
    <w:rsid w:val="00757A61"/>
    <w:rsid w:val="00757B48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172"/>
    <w:rsid w:val="0076019A"/>
    <w:rsid w:val="007602AB"/>
    <w:rsid w:val="007602B0"/>
    <w:rsid w:val="007602DE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6F"/>
    <w:rsid w:val="00760F99"/>
    <w:rsid w:val="00761021"/>
    <w:rsid w:val="00761277"/>
    <w:rsid w:val="007613AF"/>
    <w:rsid w:val="00761530"/>
    <w:rsid w:val="007618E0"/>
    <w:rsid w:val="007619FB"/>
    <w:rsid w:val="00761A5E"/>
    <w:rsid w:val="00761E69"/>
    <w:rsid w:val="00761EAB"/>
    <w:rsid w:val="00761FEC"/>
    <w:rsid w:val="0076200C"/>
    <w:rsid w:val="0076205C"/>
    <w:rsid w:val="007620D2"/>
    <w:rsid w:val="007620D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782"/>
    <w:rsid w:val="00763A87"/>
    <w:rsid w:val="00763AA1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771"/>
    <w:rsid w:val="00764827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4FE9"/>
    <w:rsid w:val="00765098"/>
    <w:rsid w:val="00765170"/>
    <w:rsid w:val="0076525B"/>
    <w:rsid w:val="00765392"/>
    <w:rsid w:val="0076554C"/>
    <w:rsid w:val="007655D4"/>
    <w:rsid w:val="007658EE"/>
    <w:rsid w:val="0076598E"/>
    <w:rsid w:val="00765AC6"/>
    <w:rsid w:val="00765B4A"/>
    <w:rsid w:val="00765B5B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70C"/>
    <w:rsid w:val="0076776F"/>
    <w:rsid w:val="007678B6"/>
    <w:rsid w:val="0076799B"/>
    <w:rsid w:val="00767B40"/>
    <w:rsid w:val="00767BD1"/>
    <w:rsid w:val="00767DFE"/>
    <w:rsid w:val="00767E35"/>
    <w:rsid w:val="00767F18"/>
    <w:rsid w:val="0077006F"/>
    <w:rsid w:val="0077017B"/>
    <w:rsid w:val="007701AB"/>
    <w:rsid w:val="0077039E"/>
    <w:rsid w:val="00770570"/>
    <w:rsid w:val="0077077D"/>
    <w:rsid w:val="00770785"/>
    <w:rsid w:val="00770856"/>
    <w:rsid w:val="007708E5"/>
    <w:rsid w:val="00770A05"/>
    <w:rsid w:val="00770AAE"/>
    <w:rsid w:val="00770B36"/>
    <w:rsid w:val="00770C9D"/>
    <w:rsid w:val="00770CA3"/>
    <w:rsid w:val="00770CE0"/>
    <w:rsid w:val="00770CEE"/>
    <w:rsid w:val="00770DD6"/>
    <w:rsid w:val="00770E21"/>
    <w:rsid w:val="00770EFC"/>
    <w:rsid w:val="00770FE4"/>
    <w:rsid w:val="00771081"/>
    <w:rsid w:val="007710B2"/>
    <w:rsid w:val="007710DA"/>
    <w:rsid w:val="007711F4"/>
    <w:rsid w:val="007711F8"/>
    <w:rsid w:val="00771480"/>
    <w:rsid w:val="0077153C"/>
    <w:rsid w:val="007715F7"/>
    <w:rsid w:val="00771688"/>
    <w:rsid w:val="007716BE"/>
    <w:rsid w:val="00771871"/>
    <w:rsid w:val="007718C2"/>
    <w:rsid w:val="007718E8"/>
    <w:rsid w:val="00771AB0"/>
    <w:rsid w:val="00771C67"/>
    <w:rsid w:val="00771C85"/>
    <w:rsid w:val="00771D3B"/>
    <w:rsid w:val="00771E4E"/>
    <w:rsid w:val="007721AD"/>
    <w:rsid w:val="0077223A"/>
    <w:rsid w:val="007723C2"/>
    <w:rsid w:val="007724BF"/>
    <w:rsid w:val="00772539"/>
    <w:rsid w:val="0077295B"/>
    <w:rsid w:val="00772D13"/>
    <w:rsid w:val="00772D15"/>
    <w:rsid w:val="00772DC3"/>
    <w:rsid w:val="00772E14"/>
    <w:rsid w:val="00772F72"/>
    <w:rsid w:val="00772FB8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BD"/>
    <w:rsid w:val="007740AF"/>
    <w:rsid w:val="007743A1"/>
    <w:rsid w:val="0077446F"/>
    <w:rsid w:val="007744EF"/>
    <w:rsid w:val="007744F5"/>
    <w:rsid w:val="00774580"/>
    <w:rsid w:val="00774777"/>
    <w:rsid w:val="007747D7"/>
    <w:rsid w:val="0077480C"/>
    <w:rsid w:val="00774930"/>
    <w:rsid w:val="0077496E"/>
    <w:rsid w:val="00774BDC"/>
    <w:rsid w:val="00774D5D"/>
    <w:rsid w:val="00774DA8"/>
    <w:rsid w:val="00774E73"/>
    <w:rsid w:val="00774E91"/>
    <w:rsid w:val="00774FDC"/>
    <w:rsid w:val="00775062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2E2"/>
    <w:rsid w:val="00776487"/>
    <w:rsid w:val="007764B4"/>
    <w:rsid w:val="007765B9"/>
    <w:rsid w:val="007765BF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15"/>
    <w:rsid w:val="0077726C"/>
    <w:rsid w:val="007772B2"/>
    <w:rsid w:val="00777733"/>
    <w:rsid w:val="0077775C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77F13"/>
    <w:rsid w:val="00780042"/>
    <w:rsid w:val="007803FB"/>
    <w:rsid w:val="007804D7"/>
    <w:rsid w:val="007805E2"/>
    <w:rsid w:val="00780657"/>
    <w:rsid w:val="0078070B"/>
    <w:rsid w:val="0078078D"/>
    <w:rsid w:val="007807EE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4C7"/>
    <w:rsid w:val="00781612"/>
    <w:rsid w:val="00781633"/>
    <w:rsid w:val="0078165E"/>
    <w:rsid w:val="007816C7"/>
    <w:rsid w:val="007816D0"/>
    <w:rsid w:val="007816FD"/>
    <w:rsid w:val="00781704"/>
    <w:rsid w:val="00781729"/>
    <w:rsid w:val="00781875"/>
    <w:rsid w:val="007818F1"/>
    <w:rsid w:val="00781B35"/>
    <w:rsid w:val="00781B9A"/>
    <w:rsid w:val="00781D25"/>
    <w:rsid w:val="00781DAD"/>
    <w:rsid w:val="00781F82"/>
    <w:rsid w:val="0078200B"/>
    <w:rsid w:val="0078223D"/>
    <w:rsid w:val="0078224A"/>
    <w:rsid w:val="00782266"/>
    <w:rsid w:val="00782389"/>
    <w:rsid w:val="0078238F"/>
    <w:rsid w:val="0078243D"/>
    <w:rsid w:val="00782496"/>
    <w:rsid w:val="007824DF"/>
    <w:rsid w:val="00782525"/>
    <w:rsid w:val="00782626"/>
    <w:rsid w:val="00782647"/>
    <w:rsid w:val="007827BA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013"/>
    <w:rsid w:val="0078426E"/>
    <w:rsid w:val="007842FE"/>
    <w:rsid w:val="00784361"/>
    <w:rsid w:val="00784377"/>
    <w:rsid w:val="0078457C"/>
    <w:rsid w:val="007845B8"/>
    <w:rsid w:val="00784674"/>
    <w:rsid w:val="00784702"/>
    <w:rsid w:val="00784797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17B"/>
    <w:rsid w:val="00785236"/>
    <w:rsid w:val="00785347"/>
    <w:rsid w:val="00785398"/>
    <w:rsid w:val="007856F5"/>
    <w:rsid w:val="00785984"/>
    <w:rsid w:val="00785BB9"/>
    <w:rsid w:val="00785CAE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5D"/>
    <w:rsid w:val="00787977"/>
    <w:rsid w:val="0078799F"/>
    <w:rsid w:val="007879B0"/>
    <w:rsid w:val="00787A55"/>
    <w:rsid w:val="00787A71"/>
    <w:rsid w:val="00787BCF"/>
    <w:rsid w:val="00787C65"/>
    <w:rsid w:val="00787C88"/>
    <w:rsid w:val="00787CDD"/>
    <w:rsid w:val="00787D53"/>
    <w:rsid w:val="00787DCC"/>
    <w:rsid w:val="00787FC2"/>
    <w:rsid w:val="00787FF1"/>
    <w:rsid w:val="0079010A"/>
    <w:rsid w:val="007903EC"/>
    <w:rsid w:val="007907D2"/>
    <w:rsid w:val="007907E5"/>
    <w:rsid w:val="007907ED"/>
    <w:rsid w:val="007908BD"/>
    <w:rsid w:val="007908C4"/>
    <w:rsid w:val="007909D4"/>
    <w:rsid w:val="00790BB3"/>
    <w:rsid w:val="00790D16"/>
    <w:rsid w:val="00790E3C"/>
    <w:rsid w:val="0079101F"/>
    <w:rsid w:val="007913FB"/>
    <w:rsid w:val="007914EE"/>
    <w:rsid w:val="00791516"/>
    <w:rsid w:val="0079157A"/>
    <w:rsid w:val="007916D2"/>
    <w:rsid w:val="00791A6D"/>
    <w:rsid w:val="00791ADE"/>
    <w:rsid w:val="00791B1F"/>
    <w:rsid w:val="00791B24"/>
    <w:rsid w:val="00791BE8"/>
    <w:rsid w:val="00791BEA"/>
    <w:rsid w:val="00791C2F"/>
    <w:rsid w:val="00791C75"/>
    <w:rsid w:val="00791CC8"/>
    <w:rsid w:val="00791D3E"/>
    <w:rsid w:val="00791DA7"/>
    <w:rsid w:val="00791E9D"/>
    <w:rsid w:val="00791F7A"/>
    <w:rsid w:val="00792170"/>
    <w:rsid w:val="00792251"/>
    <w:rsid w:val="0079225D"/>
    <w:rsid w:val="007922A4"/>
    <w:rsid w:val="0079232B"/>
    <w:rsid w:val="007923A8"/>
    <w:rsid w:val="007923E7"/>
    <w:rsid w:val="007923EB"/>
    <w:rsid w:val="00792460"/>
    <w:rsid w:val="007924C2"/>
    <w:rsid w:val="007926B7"/>
    <w:rsid w:val="007928BA"/>
    <w:rsid w:val="00792963"/>
    <w:rsid w:val="00792A0F"/>
    <w:rsid w:val="00792A3F"/>
    <w:rsid w:val="00792B0C"/>
    <w:rsid w:val="00792B38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4E1E"/>
    <w:rsid w:val="0079504D"/>
    <w:rsid w:val="007951B4"/>
    <w:rsid w:val="00795226"/>
    <w:rsid w:val="007953A9"/>
    <w:rsid w:val="0079545D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C98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C12"/>
    <w:rsid w:val="00796CFC"/>
    <w:rsid w:val="00796D39"/>
    <w:rsid w:val="00796E61"/>
    <w:rsid w:val="00796EC9"/>
    <w:rsid w:val="00796F5E"/>
    <w:rsid w:val="00796F91"/>
    <w:rsid w:val="00796FD0"/>
    <w:rsid w:val="007970A2"/>
    <w:rsid w:val="0079750F"/>
    <w:rsid w:val="007977A5"/>
    <w:rsid w:val="007977CD"/>
    <w:rsid w:val="00797AF3"/>
    <w:rsid w:val="00797B49"/>
    <w:rsid w:val="00797C48"/>
    <w:rsid w:val="00797C93"/>
    <w:rsid w:val="00797D02"/>
    <w:rsid w:val="00797DAA"/>
    <w:rsid w:val="00797E6C"/>
    <w:rsid w:val="00797FCF"/>
    <w:rsid w:val="007A05D4"/>
    <w:rsid w:val="007A0616"/>
    <w:rsid w:val="007A0752"/>
    <w:rsid w:val="007A0D68"/>
    <w:rsid w:val="007A0D86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697"/>
    <w:rsid w:val="007A17B3"/>
    <w:rsid w:val="007A1855"/>
    <w:rsid w:val="007A193A"/>
    <w:rsid w:val="007A195D"/>
    <w:rsid w:val="007A1AF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A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46"/>
    <w:rsid w:val="007A4396"/>
    <w:rsid w:val="007A43F5"/>
    <w:rsid w:val="007A44A4"/>
    <w:rsid w:val="007A4623"/>
    <w:rsid w:val="007A4633"/>
    <w:rsid w:val="007A4959"/>
    <w:rsid w:val="007A4AE0"/>
    <w:rsid w:val="007A4AF1"/>
    <w:rsid w:val="007A4B10"/>
    <w:rsid w:val="007A4BB7"/>
    <w:rsid w:val="007A4BBC"/>
    <w:rsid w:val="007A4EBE"/>
    <w:rsid w:val="007A51BC"/>
    <w:rsid w:val="007A5216"/>
    <w:rsid w:val="007A5228"/>
    <w:rsid w:val="007A5288"/>
    <w:rsid w:val="007A52D9"/>
    <w:rsid w:val="007A5486"/>
    <w:rsid w:val="007A552A"/>
    <w:rsid w:val="007A55FE"/>
    <w:rsid w:val="007A5AEF"/>
    <w:rsid w:val="007A5CD7"/>
    <w:rsid w:val="007A5D7F"/>
    <w:rsid w:val="007A5E08"/>
    <w:rsid w:val="007A5EA0"/>
    <w:rsid w:val="007A60AD"/>
    <w:rsid w:val="007A613E"/>
    <w:rsid w:val="007A614C"/>
    <w:rsid w:val="007A618D"/>
    <w:rsid w:val="007A6333"/>
    <w:rsid w:val="007A63AD"/>
    <w:rsid w:val="007A63C8"/>
    <w:rsid w:val="007A6477"/>
    <w:rsid w:val="007A64C9"/>
    <w:rsid w:val="007A6532"/>
    <w:rsid w:val="007A65C6"/>
    <w:rsid w:val="007A6604"/>
    <w:rsid w:val="007A66FE"/>
    <w:rsid w:val="007A6786"/>
    <w:rsid w:val="007A67A6"/>
    <w:rsid w:val="007A6813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A29"/>
    <w:rsid w:val="007B0B92"/>
    <w:rsid w:val="007B0C42"/>
    <w:rsid w:val="007B0DA3"/>
    <w:rsid w:val="007B0DAC"/>
    <w:rsid w:val="007B0FF8"/>
    <w:rsid w:val="007B1061"/>
    <w:rsid w:val="007B1180"/>
    <w:rsid w:val="007B1202"/>
    <w:rsid w:val="007B1509"/>
    <w:rsid w:val="007B16F9"/>
    <w:rsid w:val="007B1911"/>
    <w:rsid w:val="007B1B1F"/>
    <w:rsid w:val="007B1E73"/>
    <w:rsid w:val="007B1EA1"/>
    <w:rsid w:val="007B1EC4"/>
    <w:rsid w:val="007B1F42"/>
    <w:rsid w:val="007B1F67"/>
    <w:rsid w:val="007B1F6A"/>
    <w:rsid w:val="007B1F9A"/>
    <w:rsid w:val="007B21A9"/>
    <w:rsid w:val="007B22F4"/>
    <w:rsid w:val="007B25EA"/>
    <w:rsid w:val="007B2638"/>
    <w:rsid w:val="007B298E"/>
    <w:rsid w:val="007B2A9A"/>
    <w:rsid w:val="007B2BBF"/>
    <w:rsid w:val="007B2DBE"/>
    <w:rsid w:val="007B2F8B"/>
    <w:rsid w:val="007B3029"/>
    <w:rsid w:val="007B3068"/>
    <w:rsid w:val="007B314C"/>
    <w:rsid w:val="007B31B2"/>
    <w:rsid w:val="007B322B"/>
    <w:rsid w:val="007B33FE"/>
    <w:rsid w:val="007B3476"/>
    <w:rsid w:val="007B35A9"/>
    <w:rsid w:val="007B36F7"/>
    <w:rsid w:val="007B3A2E"/>
    <w:rsid w:val="007B3B55"/>
    <w:rsid w:val="007B3BFB"/>
    <w:rsid w:val="007B3D55"/>
    <w:rsid w:val="007B3DD6"/>
    <w:rsid w:val="007B3DDE"/>
    <w:rsid w:val="007B3E6D"/>
    <w:rsid w:val="007B40AD"/>
    <w:rsid w:val="007B40AE"/>
    <w:rsid w:val="007B4157"/>
    <w:rsid w:val="007B4330"/>
    <w:rsid w:val="007B447A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5E"/>
    <w:rsid w:val="007B49C8"/>
    <w:rsid w:val="007B4AC0"/>
    <w:rsid w:val="007B4B17"/>
    <w:rsid w:val="007B4BDD"/>
    <w:rsid w:val="007B4C7C"/>
    <w:rsid w:val="007B4D0C"/>
    <w:rsid w:val="007B4D36"/>
    <w:rsid w:val="007B4E26"/>
    <w:rsid w:val="007B4E7F"/>
    <w:rsid w:val="007B50AB"/>
    <w:rsid w:val="007B5105"/>
    <w:rsid w:val="007B51CE"/>
    <w:rsid w:val="007B52DA"/>
    <w:rsid w:val="007B53C7"/>
    <w:rsid w:val="007B55E7"/>
    <w:rsid w:val="007B5645"/>
    <w:rsid w:val="007B576D"/>
    <w:rsid w:val="007B595C"/>
    <w:rsid w:val="007B599A"/>
    <w:rsid w:val="007B59FF"/>
    <w:rsid w:val="007B5A66"/>
    <w:rsid w:val="007B5C13"/>
    <w:rsid w:val="007B5E08"/>
    <w:rsid w:val="007B5E8E"/>
    <w:rsid w:val="007B5F9B"/>
    <w:rsid w:val="007B6095"/>
    <w:rsid w:val="007B60F6"/>
    <w:rsid w:val="007B630D"/>
    <w:rsid w:val="007B633B"/>
    <w:rsid w:val="007B63CD"/>
    <w:rsid w:val="007B6602"/>
    <w:rsid w:val="007B6693"/>
    <w:rsid w:val="007B6704"/>
    <w:rsid w:val="007B68C2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CE6"/>
    <w:rsid w:val="007B7D79"/>
    <w:rsid w:val="007B7F94"/>
    <w:rsid w:val="007C00DB"/>
    <w:rsid w:val="007C061C"/>
    <w:rsid w:val="007C06E5"/>
    <w:rsid w:val="007C074F"/>
    <w:rsid w:val="007C0880"/>
    <w:rsid w:val="007C0906"/>
    <w:rsid w:val="007C0A3A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8D0"/>
    <w:rsid w:val="007C1A2D"/>
    <w:rsid w:val="007C1B37"/>
    <w:rsid w:val="007C1B94"/>
    <w:rsid w:val="007C1C2F"/>
    <w:rsid w:val="007C1D1E"/>
    <w:rsid w:val="007C1E31"/>
    <w:rsid w:val="007C2046"/>
    <w:rsid w:val="007C2204"/>
    <w:rsid w:val="007C2297"/>
    <w:rsid w:val="007C2698"/>
    <w:rsid w:val="007C2736"/>
    <w:rsid w:val="007C28FC"/>
    <w:rsid w:val="007C29A7"/>
    <w:rsid w:val="007C2A39"/>
    <w:rsid w:val="007C3370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3FB5"/>
    <w:rsid w:val="007C411A"/>
    <w:rsid w:val="007C41CF"/>
    <w:rsid w:val="007C4305"/>
    <w:rsid w:val="007C4396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185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BC4"/>
    <w:rsid w:val="007C5CE6"/>
    <w:rsid w:val="007C5CEA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207"/>
    <w:rsid w:val="007C74BE"/>
    <w:rsid w:val="007C7559"/>
    <w:rsid w:val="007C7626"/>
    <w:rsid w:val="007C7753"/>
    <w:rsid w:val="007C7AA3"/>
    <w:rsid w:val="007C7AAD"/>
    <w:rsid w:val="007C7B3C"/>
    <w:rsid w:val="007C7BB8"/>
    <w:rsid w:val="007C7E9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6B"/>
    <w:rsid w:val="007D0779"/>
    <w:rsid w:val="007D0842"/>
    <w:rsid w:val="007D089F"/>
    <w:rsid w:val="007D08C9"/>
    <w:rsid w:val="007D096E"/>
    <w:rsid w:val="007D0987"/>
    <w:rsid w:val="007D098C"/>
    <w:rsid w:val="007D09CC"/>
    <w:rsid w:val="007D09F7"/>
    <w:rsid w:val="007D0A61"/>
    <w:rsid w:val="007D0ACB"/>
    <w:rsid w:val="007D0C8A"/>
    <w:rsid w:val="007D1018"/>
    <w:rsid w:val="007D1097"/>
    <w:rsid w:val="007D10D8"/>
    <w:rsid w:val="007D11B6"/>
    <w:rsid w:val="007D1310"/>
    <w:rsid w:val="007D134B"/>
    <w:rsid w:val="007D13BD"/>
    <w:rsid w:val="007D149C"/>
    <w:rsid w:val="007D14D1"/>
    <w:rsid w:val="007D1558"/>
    <w:rsid w:val="007D15B2"/>
    <w:rsid w:val="007D1653"/>
    <w:rsid w:val="007D1901"/>
    <w:rsid w:val="007D192E"/>
    <w:rsid w:val="007D1A8B"/>
    <w:rsid w:val="007D1B0C"/>
    <w:rsid w:val="007D1B7C"/>
    <w:rsid w:val="007D1C16"/>
    <w:rsid w:val="007D1D09"/>
    <w:rsid w:val="007D1FBC"/>
    <w:rsid w:val="007D214A"/>
    <w:rsid w:val="007D218E"/>
    <w:rsid w:val="007D2241"/>
    <w:rsid w:val="007D24D9"/>
    <w:rsid w:val="007D2600"/>
    <w:rsid w:val="007D2934"/>
    <w:rsid w:val="007D2EFC"/>
    <w:rsid w:val="007D3124"/>
    <w:rsid w:val="007D32AF"/>
    <w:rsid w:val="007D337D"/>
    <w:rsid w:val="007D339A"/>
    <w:rsid w:val="007D34B6"/>
    <w:rsid w:val="007D34DB"/>
    <w:rsid w:val="007D3545"/>
    <w:rsid w:val="007D357E"/>
    <w:rsid w:val="007D3636"/>
    <w:rsid w:val="007D363C"/>
    <w:rsid w:val="007D37AF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7A2"/>
    <w:rsid w:val="007D4892"/>
    <w:rsid w:val="007D4AA5"/>
    <w:rsid w:val="007D4B68"/>
    <w:rsid w:val="007D4CBD"/>
    <w:rsid w:val="007D4D12"/>
    <w:rsid w:val="007D4E65"/>
    <w:rsid w:val="007D4F80"/>
    <w:rsid w:val="007D4FBD"/>
    <w:rsid w:val="007D4FF2"/>
    <w:rsid w:val="007D5018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57E7"/>
    <w:rsid w:val="007D6104"/>
    <w:rsid w:val="007D6179"/>
    <w:rsid w:val="007D6226"/>
    <w:rsid w:val="007D6310"/>
    <w:rsid w:val="007D647B"/>
    <w:rsid w:val="007D65EC"/>
    <w:rsid w:val="007D673F"/>
    <w:rsid w:val="007D6836"/>
    <w:rsid w:val="007D68BD"/>
    <w:rsid w:val="007D68F4"/>
    <w:rsid w:val="007D69DA"/>
    <w:rsid w:val="007D6A42"/>
    <w:rsid w:val="007D6AAF"/>
    <w:rsid w:val="007D6C44"/>
    <w:rsid w:val="007D6C84"/>
    <w:rsid w:val="007D6CE5"/>
    <w:rsid w:val="007D6D26"/>
    <w:rsid w:val="007D6D7E"/>
    <w:rsid w:val="007D6DB1"/>
    <w:rsid w:val="007D6DD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D7EA0"/>
    <w:rsid w:val="007E0153"/>
    <w:rsid w:val="007E0162"/>
    <w:rsid w:val="007E0173"/>
    <w:rsid w:val="007E0206"/>
    <w:rsid w:val="007E02CC"/>
    <w:rsid w:val="007E0305"/>
    <w:rsid w:val="007E0453"/>
    <w:rsid w:val="007E054B"/>
    <w:rsid w:val="007E05D2"/>
    <w:rsid w:val="007E0789"/>
    <w:rsid w:val="007E07FD"/>
    <w:rsid w:val="007E08E8"/>
    <w:rsid w:val="007E0981"/>
    <w:rsid w:val="007E0986"/>
    <w:rsid w:val="007E099F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14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ABE"/>
    <w:rsid w:val="007E3B53"/>
    <w:rsid w:val="007E3BB7"/>
    <w:rsid w:val="007E3BD2"/>
    <w:rsid w:val="007E3C43"/>
    <w:rsid w:val="007E3FB5"/>
    <w:rsid w:val="007E402C"/>
    <w:rsid w:val="007E414C"/>
    <w:rsid w:val="007E4278"/>
    <w:rsid w:val="007E44B4"/>
    <w:rsid w:val="007E44E8"/>
    <w:rsid w:val="007E450E"/>
    <w:rsid w:val="007E461D"/>
    <w:rsid w:val="007E4751"/>
    <w:rsid w:val="007E47E7"/>
    <w:rsid w:val="007E48CD"/>
    <w:rsid w:val="007E48E4"/>
    <w:rsid w:val="007E4A20"/>
    <w:rsid w:val="007E4C12"/>
    <w:rsid w:val="007E4C18"/>
    <w:rsid w:val="007E4C97"/>
    <w:rsid w:val="007E4CF1"/>
    <w:rsid w:val="007E4D3B"/>
    <w:rsid w:val="007E4D6F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37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9DA"/>
    <w:rsid w:val="007E6C8D"/>
    <w:rsid w:val="007E6C9A"/>
    <w:rsid w:val="007E6D35"/>
    <w:rsid w:val="007E6E2A"/>
    <w:rsid w:val="007E6EF1"/>
    <w:rsid w:val="007E723A"/>
    <w:rsid w:val="007E7282"/>
    <w:rsid w:val="007E7605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6A"/>
    <w:rsid w:val="007F0CDA"/>
    <w:rsid w:val="007F0D47"/>
    <w:rsid w:val="007F0DD3"/>
    <w:rsid w:val="007F10CF"/>
    <w:rsid w:val="007F134E"/>
    <w:rsid w:val="007F13A4"/>
    <w:rsid w:val="007F142A"/>
    <w:rsid w:val="007F1497"/>
    <w:rsid w:val="007F14C7"/>
    <w:rsid w:val="007F1788"/>
    <w:rsid w:val="007F179E"/>
    <w:rsid w:val="007F18C0"/>
    <w:rsid w:val="007F1907"/>
    <w:rsid w:val="007F1DD2"/>
    <w:rsid w:val="007F1EC0"/>
    <w:rsid w:val="007F1EFA"/>
    <w:rsid w:val="007F1F07"/>
    <w:rsid w:val="007F20BD"/>
    <w:rsid w:val="007F2234"/>
    <w:rsid w:val="007F22A5"/>
    <w:rsid w:val="007F2333"/>
    <w:rsid w:val="007F2458"/>
    <w:rsid w:val="007F24EE"/>
    <w:rsid w:val="007F26AD"/>
    <w:rsid w:val="007F2709"/>
    <w:rsid w:val="007F2867"/>
    <w:rsid w:val="007F28AA"/>
    <w:rsid w:val="007F2902"/>
    <w:rsid w:val="007F2D09"/>
    <w:rsid w:val="007F2DBB"/>
    <w:rsid w:val="007F2E73"/>
    <w:rsid w:val="007F2E9E"/>
    <w:rsid w:val="007F2ED4"/>
    <w:rsid w:val="007F2F64"/>
    <w:rsid w:val="007F2FF0"/>
    <w:rsid w:val="007F3027"/>
    <w:rsid w:val="007F325F"/>
    <w:rsid w:val="007F32F8"/>
    <w:rsid w:val="007F3477"/>
    <w:rsid w:val="007F3766"/>
    <w:rsid w:val="007F3812"/>
    <w:rsid w:val="007F38B4"/>
    <w:rsid w:val="007F3B44"/>
    <w:rsid w:val="007F3CA1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6EF"/>
    <w:rsid w:val="007F474C"/>
    <w:rsid w:val="007F4908"/>
    <w:rsid w:val="007F49B9"/>
    <w:rsid w:val="007F4AB7"/>
    <w:rsid w:val="007F4AB8"/>
    <w:rsid w:val="007F4B2E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7B6"/>
    <w:rsid w:val="007F5846"/>
    <w:rsid w:val="007F5874"/>
    <w:rsid w:val="007F58C1"/>
    <w:rsid w:val="007F59E8"/>
    <w:rsid w:val="007F5BC8"/>
    <w:rsid w:val="007F5D17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BEB"/>
    <w:rsid w:val="007F6C9D"/>
    <w:rsid w:val="007F6E7F"/>
    <w:rsid w:val="007F70D6"/>
    <w:rsid w:val="007F713A"/>
    <w:rsid w:val="007F7587"/>
    <w:rsid w:val="007F760C"/>
    <w:rsid w:val="007F76AB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414"/>
    <w:rsid w:val="00801545"/>
    <w:rsid w:val="00801635"/>
    <w:rsid w:val="00801671"/>
    <w:rsid w:val="008016F6"/>
    <w:rsid w:val="0080170F"/>
    <w:rsid w:val="0080179D"/>
    <w:rsid w:val="00801838"/>
    <w:rsid w:val="00801A0E"/>
    <w:rsid w:val="00801A2F"/>
    <w:rsid w:val="00801A46"/>
    <w:rsid w:val="00801A79"/>
    <w:rsid w:val="00801B59"/>
    <w:rsid w:val="00801CD0"/>
    <w:rsid w:val="00801FBC"/>
    <w:rsid w:val="00801FFA"/>
    <w:rsid w:val="00802410"/>
    <w:rsid w:val="008027BA"/>
    <w:rsid w:val="008028C8"/>
    <w:rsid w:val="008028F9"/>
    <w:rsid w:val="00802B07"/>
    <w:rsid w:val="00802C1D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10"/>
    <w:rsid w:val="0080362C"/>
    <w:rsid w:val="00803643"/>
    <w:rsid w:val="00803720"/>
    <w:rsid w:val="00803737"/>
    <w:rsid w:val="0080381E"/>
    <w:rsid w:val="00803983"/>
    <w:rsid w:val="00803A24"/>
    <w:rsid w:val="00803CD8"/>
    <w:rsid w:val="00803DD8"/>
    <w:rsid w:val="00803E2E"/>
    <w:rsid w:val="00803F27"/>
    <w:rsid w:val="00803F88"/>
    <w:rsid w:val="00804029"/>
    <w:rsid w:val="0080405D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4DE3"/>
    <w:rsid w:val="00804E65"/>
    <w:rsid w:val="00805250"/>
    <w:rsid w:val="008052E8"/>
    <w:rsid w:val="0080547D"/>
    <w:rsid w:val="00805618"/>
    <w:rsid w:val="0080561B"/>
    <w:rsid w:val="0080568C"/>
    <w:rsid w:val="008056A6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12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B08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7B5"/>
    <w:rsid w:val="0081186C"/>
    <w:rsid w:val="00811AD2"/>
    <w:rsid w:val="00811CE7"/>
    <w:rsid w:val="00811ED4"/>
    <w:rsid w:val="00811EF6"/>
    <w:rsid w:val="00811F9E"/>
    <w:rsid w:val="00812078"/>
    <w:rsid w:val="008120F1"/>
    <w:rsid w:val="00812344"/>
    <w:rsid w:val="008123D5"/>
    <w:rsid w:val="0081249E"/>
    <w:rsid w:val="008124FE"/>
    <w:rsid w:val="008125AC"/>
    <w:rsid w:val="00812711"/>
    <w:rsid w:val="0081277B"/>
    <w:rsid w:val="008127B0"/>
    <w:rsid w:val="0081285D"/>
    <w:rsid w:val="00812B0F"/>
    <w:rsid w:val="00812EDF"/>
    <w:rsid w:val="0081300D"/>
    <w:rsid w:val="0081337F"/>
    <w:rsid w:val="008134FD"/>
    <w:rsid w:val="00813701"/>
    <w:rsid w:val="008137C7"/>
    <w:rsid w:val="00813830"/>
    <w:rsid w:val="0081389D"/>
    <w:rsid w:val="008138B9"/>
    <w:rsid w:val="008138F2"/>
    <w:rsid w:val="008139A7"/>
    <w:rsid w:val="00813B7C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DED"/>
    <w:rsid w:val="00814E7D"/>
    <w:rsid w:val="00814ECC"/>
    <w:rsid w:val="00815013"/>
    <w:rsid w:val="00815135"/>
    <w:rsid w:val="0081527E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47"/>
    <w:rsid w:val="008163EB"/>
    <w:rsid w:val="00816469"/>
    <w:rsid w:val="00816654"/>
    <w:rsid w:val="008167AC"/>
    <w:rsid w:val="00816A54"/>
    <w:rsid w:val="00816D3B"/>
    <w:rsid w:val="00816D94"/>
    <w:rsid w:val="00816DEB"/>
    <w:rsid w:val="00816E3A"/>
    <w:rsid w:val="00816F47"/>
    <w:rsid w:val="00817084"/>
    <w:rsid w:val="0081713C"/>
    <w:rsid w:val="0081718E"/>
    <w:rsid w:val="008173E1"/>
    <w:rsid w:val="00817508"/>
    <w:rsid w:val="00817649"/>
    <w:rsid w:val="00817742"/>
    <w:rsid w:val="0081787C"/>
    <w:rsid w:val="008179A0"/>
    <w:rsid w:val="008179F0"/>
    <w:rsid w:val="00817B2D"/>
    <w:rsid w:val="00817B8F"/>
    <w:rsid w:val="00817C96"/>
    <w:rsid w:val="00817CBC"/>
    <w:rsid w:val="00817D2A"/>
    <w:rsid w:val="00817F27"/>
    <w:rsid w:val="0082005F"/>
    <w:rsid w:val="008200F5"/>
    <w:rsid w:val="0082021D"/>
    <w:rsid w:val="0082027E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2F6"/>
    <w:rsid w:val="0082136C"/>
    <w:rsid w:val="00821500"/>
    <w:rsid w:val="00821532"/>
    <w:rsid w:val="00821630"/>
    <w:rsid w:val="008216A4"/>
    <w:rsid w:val="0082172C"/>
    <w:rsid w:val="00821A9B"/>
    <w:rsid w:val="00821AAB"/>
    <w:rsid w:val="00821B91"/>
    <w:rsid w:val="00821C3C"/>
    <w:rsid w:val="00821C43"/>
    <w:rsid w:val="00821C8A"/>
    <w:rsid w:val="00821D1A"/>
    <w:rsid w:val="00821F30"/>
    <w:rsid w:val="00821FFD"/>
    <w:rsid w:val="00822027"/>
    <w:rsid w:val="00822084"/>
    <w:rsid w:val="00822128"/>
    <w:rsid w:val="00822264"/>
    <w:rsid w:val="008222F3"/>
    <w:rsid w:val="008224BD"/>
    <w:rsid w:val="008225AB"/>
    <w:rsid w:val="0082260C"/>
    <w:rsid w:val="008226E7"/>
    <w:rsid w:val="00822934"/>
    <w:rsid w:val="008229E5"/>
    <w:rsid w:val="00822A5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01"/>
    <w:rsid w:val="008240CA"/>
    <w:rsid w:val="00824110"/>
    <w:rsid w:val="008242F1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14E"/>
    <w:rsid w:val="00826204"/>
    <w:rsid w:val="00826205"/>
    <w:rsid w:val="00826327"/>
    <w:rsid w:val="008263AB"/>
    <w:rsid w:val="00826464"/>
    <w:rsid w:val="008264B9"/>
    <w:rsid w:val="0082675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0D"/>
    <w:rsid w:val="00827CD7"/>
    <w:rsid w:val="00827E5D"/>
    <w:rsid w:val="0083004F"/>
    <w:rsid w:val="00830269"/>
    <w:rsid w:val="008303F8"/>
    <w:rsid w:val="008304CC"/>
    <w:rsid w:val="0083056F"/>
    <w:rsid w:val="008307EF"/>
    <w:rsid w:val="00830836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19B"/>
    <w:rsid w:val="00831267"/>
    <w:rsid w:val="00831471"/>
    <w:rsid w:val="008314BC"/>
    <w:rsid w:val="008317AA"/>
    <w:rsid w:val="00831AB5"/>
    <w:rsid w:val="00831D77"/>
    <w:rsid w:val="00831D85"/>
    <w:rsid w:val="00831E51"/>
    <w:rsid w:val="00832142"/>
    <w:rsid w:val="0083231D"/>
    <w:rsid w:val="00832462"/>
    <w:rsid w:val="008326A5"/>
    <w:rsid w:val="008328DB"/>
    <w:rsid w:val="00832996"/>
    <w:rsid w:val="00832BAD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1F9"/>
    <w:rsid w:val="008342F4"/>
    <w:rsid w:val="008343D8"/>
    <w:rsid w:val="00834512"/>
    <w:rsid w:val="0083473E"/>
    <w:rsid w:val="00834746"/>
    <w:rsid w:val="008349E7"/>
    <w:rsid w:val="00834A88"/>
    <w:rsid w:val="00834AA3"/>
    <w:rsid w:val="00834B51"/>
    <w:rsid w:val="00834BD7"/>
    <w:rsid w:val="00834F7F"/>
    <w:rsid w:val="00835363"/>
    <w:rsid w:val="008353B5"/>
    <w:rsid w:val="0083546C"/>
    <w:rsid w:val="008354CB"/>
    <w:rsid w:val="0083573E"/>
    <w:rsid w:val="0083576E"/>
    <w:rsid w:val="008359C7"/>
    <w:rsid w:val="00835A14"/>
    <w:rsid w:val="00835B0A"/>
    <w:rsid w:val="00835B82"/>
    <w:rsid w:val="00835E6C"/>
    <w:rsid w:val="0083605E"/>
    <w:rsid w:val="00836064"/>
    <w:rsid w:val="008360B9"/>
    <w:rsid w:val="00836133"/>
    <w:rsid w:val="008361A5"/>
    <w:rsid w:val="00836282"/>
    <w:rsid w:val="0083657B"/>
    <w:rsid w:val="0083672F"/>
    <w:rsid w:val="00836A96"/>
    <w:rsid w:val="00836AAE"/>
    <w:rsid w:val="00836B5B"/>
    <w:rsid w:val="00836D09"/>
    <w:rsid w:val="00836EE4"/>
    <w:rsid w:val="00836F76"/>
    <w:rsid w:val="00836FC2"/>
    <w:rsid w:val="00837034"/>
    <w:rsid w:val="00837082"/>
    <w:rsid w:val="008370D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E3"/>
    <w:rsid w:val="00837FA1"/>
    <w:rsid w:val="0084013E"/>
    <w:rsid w:val="008401C3"/>
    <w:rsid w:val="00840323"/>
    <w:rsid w:val="00840369"/>
    <w:rsid w:val="008403BA"/>
    <w:rsid w:val="008404C4"/>
    <w:rsid w:val="008404D7"/>
    <w:rsid w:val="00840540"/>
    <w:rsid w:val="0084055A"/>
    <w:rsid w:val="00840634"/>
    <w:rsid w:val="008406CF"/>
    <w:rsid w:val="0084080F"/>
    <w:rsid w:val="00840869"/>
    <w:rsid w:val="00840A68"/>
    <w:rsid w:val="00840A83"/>
    <w:rsid w:val="00840BA6"/>
    <w:rsid w:val="00840D46"/>
    <w:rsid w:val="00840E23"/>
    <w:rsid w:val="00840EF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52"/>
    <w:rsid w:val="00841E60"/>
    <w:rsid w:val="00841E9D"/>
    <w:rsid w:val="00841EB3"/>
    <w:rsid w:val="00842061"/>
    <w:rsid w:val="008420ED"/>
    <w:rsid w:val="00842368"/>
    <w:rsid w:val="008426C0"/>
    <w:rsid w:val="008429A1"/>
    <w:rsid w:val="00842A53"/>
    <w:rsid w:val="00842A5C"/>
    <w:rsid w:val="00842A75"/>
    <w:rsid w:val="00842BFE"/>
    <w:rsid w:val="00842CD2"/>
    <w:rsid w:val="00842D59"/>
    <w:rsid w:val="00842DB7"/>
    <w:rsid w:val="00842E9D"/>
    <w:rsid w:val="00842EB0"/>
    <w:rsid w:val="008430A0"/>
    <w:rsid w:val="0084312B"/>
    <w:rsid w:val="00843196"/>
    <w:rsid w:val="008432DE"/>
    <w:rsid w:val="008433AE"/>
    <w:rsid w:val="008433BC"/>
    <w:rsid w:val="0084342F"/>
    <w:rsid w:val="00843486"/>
    <w:rsid w:val="008434CD"/>
    <w:rsid w:val="008435AA"/>
    <w:rsid w:val="008435C7"/>
    <w:rsid w:val="00843653"/>
    <w:rsid w:val="0084387F"/>
    <w:rsid w:val="0084388C"/>
    <w:rsid w:val="0084394B"/>
    <w:rsid w:val="00843AFD"/>
    <w:rsid w:val="00843B4D"/>
    <w:rsid w:val="00843D5C"/>
    <w:rsid w:val="00843D83"/>
    <w:rsid w:val="00843E6F"/>
    <w:rsid w:val="00844199"/>
    <w:rsid w:val="008444C7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123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6E3"/>
    <w:rsid w:val="00846774"/>
    <w:rsid w:val="0084687A"/>
    <w:rsid w:val="008468A8"/>
    <w:rsid w:val="00846A06"/>
    <w:rsid w:val="00846A23"/>
    <w:rsid w:val="00846CA1"/>
    <w:rsid w:val="00846DFD"/>
    <w:rsid w:val="00846E17"/>
    <w:rsid w:val="00846FB2"/>
    <w:rsid w:val="00847143"/>
    <w:rsid w:val="008473AC"/>
    <w:rsid w:val="008473EB"/>
    <w:rsid w:val="0084745A"/>
    <w:rsid w:val="00847569"/>
    <w:rsid w:val="008475BF"/>
    <w:rsid w:val="008477FF"/>
    <w:rsid w:val="0084794F"/>
    <w:rsid w:val="00847991"/>
    <w:rsid w:val="008479D5"/>
    <w:rsid w:val="00847A43"/>
    <w:rsid w:val="00847B15"/>
    <w:rsid w:val="00847C4E"/>
    <w:rsid w:val="00847C6F"/>
    <w:rsid w:val="00847F2D"/>
    <w:rsid w:val="00847FB1"/>
    <w:rsid w:val="008500C5"/>
    <w:rsid w:val="008502C4"/>
    <w:rsid w:val="008503CB"/>
    <w:rsid w:val="00850467"/>
    <w:rsid w:val="008508DC"/>
    <w:rsid w:val="00850A09"/>
    <w:rsid w:val="00850B30"/>
    <w:rsid w:val="00850BDD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621"/>
    <w:rsid w:val="00851991"/>
    <w:rsid w:val="008519F7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23"/>
    <w:rsid w:val="00852472"/>
    <w:rsid w:val="008525E8"/>
    <w:rsid w:val="00852606"/>
    <w:rsid w:val="00852772"/>
    <w:rsid w:val="00852B13"/>
    <w:rsid w:val="00852BCE"/>
    <w:rsid w:val="00852D37"/>
    <w:rsid w:val="00852D96"/>
    <w:rsid w:val="00852DAB"/>
    <w:rsid w:val="00852ECC"/>
    <w:rsid w:val="00852F3B"/>
    <w:rsid w:val="00853200"/>
    <w:rsid w:val="008532B9"/>
    <w:rsid w:val="00853327"/>
    <w:rsid w:val="00853382"/>
    <w:rsid w:val="00853433"/>
    <w:rsid w:val="0085360A"/>
    <w:rsid w:val="0085376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DCC"/>
    <w:rsid w:val="00854E91"/>
    <w:rsid w:val="00855114"/>
    <w:rsid w:val="008551DB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223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AB"/>
    <w:rsid w:val="00856FF3"/>
    <w:rsid w:val="008570F6"/>
    <w:rsid w:val="0085722A"/>
    <w:rsid w:val="008572AE"/>
    <w:rsid w:val="00857718"/>
    <w:rsid w:val="00857779"/>
    <w:rsid w:val="008577BE"/>
    <w:rsid w:val="00857C34"/>
    <w:rsid w:val="00857F01"/>
    <w:rsid w:val="00857F94"/>
    <w:rsid w:val="0086002D"/>
    <w:rsid w:val="00860315"/>
    <w:rsid w:val="0086037F"/>
    <w:rsid w:val="00860390"/>
    <w:rsid w:val="00860634"/>
    <w:rsid w:val="008606D8"/>
    <w:rsid w:val="00860773"/>
    <w:rsid w:val="00860A66"/>
    <w:rsid w:val="00860B49"/>
    <w:rsid w:val="00860E5A"/>
    <w:rsid w:val="00860E90"/>
    <w:rsid w:val="00860F84"/>
    <w:rsid w:val="0086105E"/>
    <w:rsid w:val="00861102"/>
    <w:rsid w:val="00861129"/>
    <w:rsid w:val="00861295"/>
    <w:rsid w:val="008612BA"/>
    <w:rsid w:val="0086130C"/>
    <w:rsid w:val="008613C3"/>
    <w:rsid w:val="008614C0"/>
    <w:rsid w:val="00861762"/>
    <w:rsid w:val="008618B8"/>
    <w:rsid w:val="00861B03"/>
    <w:rsid w:val="00861B41"/>
    <w:rsid w:val="00861C08"/>
    <w:rsid w:val="00861D65"/>
    <w:rsid w:val="00861DA1"/>
    <w:rsid w:val="00861DC0"/>
    <w:rsid w:val="008620C2"/>
    <w:rsid w:val="008620C4"/>
    <w:rsid w:val="00862173"/>
    <w:rsid w:val="00862290"/>
    <w:rsid w:val="00862331"/>
    <w:rsid w:val="0086248C"/>
    <w:rsid w:val="00862519"/>
    <w:rsid w:val="0086259E"/>
    <w:rsid w:val="0086262C"/>
    <w:rsid w:val="008626B0"/>
    <w:rsid w:val="0086282B"/>
    <w:rsid w:val="008628A6"/>
    <w:rsid w:val="008628BA"/>
    <w:rsid w:val="0086291B"/>
    <w:rsid w:val="00862988"/>
    <w:rsid w:val="0086298F"/>
    <w:rsid w:val="008629F3"/>
    <w:rsid w:val="00862E7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1C"/>
    <w:rsid w:val="00864025"/>
    <w:rsid w:val="008644E0"/>
    <w:rsid w:val="008648AB"/>
    <w:rsid w:val="0086491A"/>
    <w:rsid w:val="00864A9F"/>
    <w:rsid w:val="00864C2A"/>
    <w:rsid w:val="00864C35"/>
    <w:rsid w:val="00864CFB"/>
    <w:rsid w:val="00864DB1"/>
    <w:rsid w:val="008650AB"/>
    <w:rsid w:val="008650DE"/>
    <w:rsid w:val="00865103"/>
    <w:rsid w:val="00865139"/>
    <w:rsid w:val="008651D2"/>
    <w:rsid w:val="00865286"/>
    <w:rsid w:val="008653E9"/>
    <w:rsid w:val="008654D5"/>
    <w:rsid w:val="008655DE"/>
    <w:rsid w:val="00865696"/>
    <w:rsid w:val="008656DD"/>
    <w:rsid w:val="0086591D"/>
    <w:rsid w:val="00865B1C"/>
    <w:rsid w:val="00865BA3"/>
    <w:rsid w:val="00865CC0"/>
    <w:rsid w:val="00865D39"/>
    <w:rsid w:val="00865D4C"/>
    <w:rsid w:val="00865DE1"/>
    <w:rsid w:val="00865E0F"/>
    <w:rsid w:val="00865EA5"/>
    <w:rsid w:val="00865F2F"/>
    <w:rsid w:val="00865FDA"/>
    <w:rsid w:val="008660E8"/>
    <w:rsid w:val="00866368"/>
    <w:rsid w:val="00866453"/>
    <w:rsid w:val="0086652D"/>
    <w:rsid w:val="00866576"/>
    <w:rsid w:val="008666D3"/>
    <w:rsid w:val="00866781"/>
    <w:rsid w:val="008667A0"/>
    <w:rsid w:val="0086680F"/>
    <w:rsid w:val="00866902"/>
    <w:rsid w:val="00866D48"/>
    <w:rsid w:val="00866DAE"/>
    <w:rsid w:val="00866E8E"/>
    <w:rsid w:val="00866FCF"/>
    <w:rsid w:val="0086717A"/>
    <w:rsid w:val="00867195"/>
    <w:rsid w:val="00867314"/>
    <w:rsid w:val="0086737D"/>
    <w:rsid w:val="00867401"/>
    <w:rsid w:val="00867505"/>
    <w:rsid w:val="0086765C"/>
    <w:rsid w:val="00867742"/>
    <w:rsid w:val="00867847"/>
    <w:rsid w:val="00867967"/>
    <w:rsid w:val="00867AFB"/>
    <w:rsid w:val="00867B9C"/>
    <w:rsid w:val="00867BE4"/>
    <w:rsid w:val="00867C9D"/>
    <w:rsid w:val="00867F66"/>
    <w:rsid w:val="00867FD5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3B"/>
    <w:rsid w:val="00870A76"/>
    <w:rsid w:val="00870E13"/>
    <w:rsid w:val="00871029"/>
    <w:rsid w:val="00871096"/>
    <w:rsid w:val="008710EF"/>
    <w:rsid w:val="00871171"/>
    <w:rsid w:val="00871187"/>
    <w:rsid w:val="00871238"/>
    <w:rsid w:val="008712B8"/>
    <w:rsid w:val="008712D6"/>
    <w:rsid w:val="008715A5"/>
    <w:rsid w:val="008716B8"/>
    <w:rsid w:val="008716DD"/>
    <w:rsid w:val="0087177D"/>
    <w:rsid w:val="00871815"/>
    <w:rsid w:val="008718D0"/>
    <w:rsid w:val="008719FE"/>
    <w:rsid w:val="00871B12"/>
    <w:rsid w:val="00871C5E"/>
    <w:rsid w:val="00871CDF"/>
    <w:rsid w:val="00871CE5"/>
    <w:rsid w:val="00871CFE"/>
    <w:rsid w:val="00871D14"/>
    <w:rsid w:val="00871EA6"/>
    <w:rsid w:val="00871EA8"/>
    <w:rsid w:val="00871ED6"/>
    <w:rsid w:val="00871FA8"/>
    <w:rsid w:val="00872048"/>
    <w:rsid w:val="008720E4"/>
    <w:rsid w:val="008721E0"/>
    <w:rsid w:val="008721F8"/>
    <w:rsid w:val="0087229F"/>
    <w:rsid w:val="008722B0"/>
    <w:rsid w:val="0087243E"/>
    <w:rsid w:val="0087247D"/>
    <w:rsid w:val="00872484"/>
    <w:rsid w:val="0087250F"/>
    <w:rsid w:val="00872829"/>
    <w:rsid w:val="008728D0"/>
    <w:rsid w:val="008729A7"/>
    <w:rsid w:val="00872A57"/>
    <w:rsid w:val="00872B09"/>
    <w:rsid w:val="00872B9D"/>
    <w:rsid w:val="00872D66"/>
    <w:rsid w:val="00872EFE"/>
    <w:rsid w:val="00872F58"/>
    <w:rsid w:val="008730CE"/>
    <w:rsid w:val="0087324E"/>
    <w:rsid w:val="00873295"/>
    <w:rsid w:val="008732E6"/>
    <w:rsid w:val="008734E7"/>
    <w:rsid w:val="008735BD"/>
    <w:rsid w:val="00873754"/>
    <w:rsid w:val="00873A26"/>
    <w:rsid w:val="00873A2D"/>
    <w:rsid w:val="00873BF0"/>
    <w:rsid w:val="00873C18"/>
    <w:rsid w:val="00873C51"/>
    <w:rsid w:val="00873D47"/>
    <w:rsid w:val="00873D86"/>
    <w:rsid w:val="00873EA8"/>
    <w:rsid w:val="0087403C"/>
    <w:rsid w:val="0087406E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AF"/>
    <w:rsid w:val="00875AF1"/>
    <w:rsid w:val="00875B47"/>
    <w:rsid w:val="00875B73"/>
    <w:rsid w:val="00875DE9"/>
    <w:rsid w:val="00875E48"/>
    <w:rsid w:val="00875E7F"/>
    <w:rsid w:val="00875F79"/>
    <w:rsid w:val="00875FBD"/>
    <w:rsid w:val="00875FD8"/>
    <w:rsid w:val="008760C7"/>
    <w:rsid w:val="00876365"/>
    <w:rsid w:val="0087677D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31E"/>
    <w:rsid w:val="00877437"/>
    <w:rsid w:val="0087746C"/>
    <w:rsid w:val="00877479"/>
    <w:rsid w:val="008774ED"/>
    <w:rsid w:val="0087799A"/>
    <w:rsid w:val="00877ADA"/>
    <w:rsid w:val="00877B3D"/>
    <w:rsid w:val="00877B54"/>
    <w:rsid w:val="00877BC2"/>
    <w:rsid w:val="00877C57"/>
    <w:rsid w:val="00877CC5"/>
    <w:rsid w:val="00877CDC"/>
    <w:rsid w:val="00877DA1"/>
    <w:rsid w:val="00877FA3"/>
    <w:rsid w:val="0088011E"/>
    <w:rsid w:val="008801EC"/>
    <w:rsid w:val="00880227"/>
    <w:rsid w:val="00880412"/>
    <w:rsid w:val="008804BF"/>
    <w:rsid w:val="008804C9"/>
    <w:rsid w:val="0088052B"/>
    <w:rsid w:val="008806B9"/>
    <w:rsid w:val="00880742"/>
    <w:rsid w:val="008807FD"/>
    <w:rsid w:val="008808C4"/>
    <w:rsid w:val="00880912"/>
    <w:rsid w:val="00880964"/>
    <w:rsid w:val="00880B3D"/>
    <w:rsid w:val="00880B44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21F"/>
    <w:rsid w:val="008833B1"/>
    <w:rsid w:val="00883548"/>
    <w:rsid w:val="00883C61"/>
    <w:rsid w:val="00883D0C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54"/>
    <w:rsid w:val="00884BAC"/>
    <w:rsid w:val="00884BFE"/>
    <w:rsid w:val="00884DAF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E88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EE1"/>
    <w:rsid w:val="00886F76"/>
    <w:rsid w:val="008871F8"/>
    <w:rsid w:val="008871FC"/>
    <w:rsid w:val="00887246"/>
    <w:rsid w:val="00887476"/>
    <w:rsid w:val="00887771"/>
    <w:rsid w:val="008877A0"/>
    <w:rsid w:val="008877F6"/>
    <w:rsid w:val="00887918"/>
    <w:rsid w:val="00887958"/>
    <w:rsid w:val="0088798B"/>
    <w:rsid w:val="00887DF2"/>
    <w:rsid w:val="00887E05"/>
    <w:rsid w:val="00890220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9"/>
    <w:rsid w:val="00890D9B"/>
    <w:rsid w:val="00890E81"/>
    <w:rsid w:val="00890F04"/>
    <w:rsid w:val="00890F2B"/>
    <w:rsid w:val="008911A2"/>
    <w:rsid w:val="008911AE"/>
    <w:rsid w:val="008911E1"/>
    <w:rsid w:val="0089136F"/>
    <w:rsid w:val="00891737"/>
    <w:rsid w:val="00891CB0"/>
    <w:rsid w:val="00891DFB"/>
    <w:rsid w:val="00891F63"/>
    <w:rsid w:val="008922DC"/>
    <w:rsid w:val="008922DF"/>
    <w:rsid w:val="00892428"/>
    <w:rsid w:val="0089257F"/>
    <w:rsid w:val="008928E8"/>
    <w:rsid w:val="00892AEB"/>
    <w:rsid w:val="00892B0F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230"/>
    <w:rsid w:val="0089427D"/>
    <w:rsid w:val="00894304"/>
    <w:rsid w:val="0089434E"/>
    <w:rsid w:val="0089448D"/>
    <w:rsid w:val="0089455F"/>
    <w:rsid w:val="0089490B"/>
    <w:rsid w:val="008949A3"/>
    <w:rsid w:val="00894A72"/>
    <w:rsid w:val="00894C5E"/>
    <w:rsid w:val="00894C9C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AC8"/>
    <w:rsid w:val="00895C10"/>
    <w:rsid w:val="00895C7B"/>
    <w:rsid w:val="00895D3B"/>
    <w:rsid w:val="00895EF7"/>
    <w:rsid w:val="0089626B"/>
    <w:rsid w:val="00896292"/>
    <w:rsid w:val="008962E8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6F17"/>
    <w:rsid w:val="00897118"/>
    <w:rsid w:val="0089724C"/>
    <w:rsid w:val="00897260"/>
    <w:rsid w:val="00897265"/>
    <w:rsid w:val="008973FC"/>
    <w:rsid w:val="00897747"/>
    <w:rsid w:val="00897999"/>
    <w:rsid w:val="00897D36"/>
    <w:rsid w:val="00897DDE"/>
    <w:rsid w:val="008A0122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CC6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40"/>
    <w:rsid w:val="008A36AD"/>
    <w:rsid w:val="008A36ED"/>
    <w:rsid w:val="008A376E"/>
    <w:rsid w:val="008A3805"/>
    <w:rsid w:val="008A3898"/>
    <w:rsid w:val="008A38E9"/>
    <w:rsid w:val="008A3A78"/>
    <w:rsid w:val="008A3C6B"/>
    <w:rsid w:val="008A3C9F"/>
    <w:rsid w:val="008A3DC1"/>
    <w:rsid w:val="008A3EC0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0B9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9EF"/>
    <w:rsid w:val="008A5A68"/>
    <w:rsid w:val="008A5A69"/>
    <w:rsid w:val="008A5B2E"/>
    <w:rsid w:val="008A5B98"/>
    <w:rsid w:val="008A5BDE"/>
    <w:rsid w:val="008A5D68"/>
    <w:rsid w:val="008A5E18"/>
    <w:rsid w:val="008A5ECC"/>
    <w:rsid w:val="008A5FC8"/>
    <w:rsid w:val="008A61E2"/>
    <w:rsid w:val="008A6236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AD9"/>
    <w:rsid w:val="008A6B31"/>
    <w:rsid w:val="008A6EA6"/>
    <w:rsid w:val="008A6FDB"/>
    <w:rsid w:val="008A7164"/>
    <w:rsid w:val="008A71D7"/>
    <w:rsid w:val="008A729B"/>
    <w:rsid w:val="008A72A4"/>
    <w:rsid w:val="008A753E"/>
    <w:rsid w:val="008A7540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9E6"/>
    <w:rsid w:val="008A7BEA"/>
    <w:rsid w:val="008A7C09"/>
    <w:rsid w:val="008A7C3B"/>
    <w:rsid w:val="008B0153"/>
    <w:rsid w:val="008B01A2"/>
    <w:rsid w:val="008B02E8"/>
    <w:rsid w:val="008B0442"/>
    <w:rsid w:val="008B05B5"/>
    <w:rsid w:val="008B07D1"/>
    <w:rsid w:val="008B0977"/>
    <w:rsid w:val="008B097E"/>
    <w:rsid w:val="008B098D"/>
    <w:rsid w:val="008B09C5"/>
    <w:rsid w:val="008B0B88"/>
    <w:rsid w:val="008B0C49"/>
    <w:rsid w:val="008B0CD0"/>
    <w:rsid w:val="008B0E6E"/>
    <w:rsid w:val="008B0FE8"/>
    <w:rsid w:val="008B120A"/>
    <w:rsid w:val="008B1210"/>
    <w:rsid w:val="008B130E"/>
    <w:rsid w:val="008B1525"/>
    <w:rsid w:val="008B1651"/>
    <w:rsid w:val="008B1704"/>
    <w:rsid w:val="008B175A"/>
    <w:rsid w:val="008B17F9"/>
    <w:rsid w:val="008B18CF"/>
    <w:rsid w:val="008B19FE"/>
    <w:rsid w:val="008B1A41"/>
    <w:rsid w:val="008B1A51"/>
    <w:rsid w:val="008B1AF3"/>
    <w:rsid w:val="008B1C54"/>
    <w:rsid w:val="008B1E7C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6F0"/>
    <w:rsid w:val="008B2822"/>
    <w:rsid w:val="008B28CB"/>
    <w:rsid w:val="008B2A2E"/>
    <w:rsid w:val="008B2A4D"/>
    <w:rsid w:val="008B2BFF"/>
    <w:rsid w:val="008B2C2F"/>
    <w:rsid w:val="008B2C4B"/>
    <w:rsid w:val="008B2D1D"/>
    <w:rsid w:val="008B2DAF"/>
    <w:rsid w:val="008B2DEB"/>
    <w:rsid w:val="008B2F3A"/>
    <w:rsid w:val="008B2FA7"/>
    <w:rsid w:val="008B3079"/>
    <w:rsid w:val="008B30C8"/>
    <w:rsid w:val="008B323E"/>
    <w:rsid w:val="008B33CB"/>
    <w:rsid w:val="008B35ED"/>
    <w:rsid w:val="008B393E"/>
    <w:rsid w:val="008B3987"/>
    <w:rsid w:val="008B39FD"/>
    <w:rsid w:val="008B3AA9"/>
    <w:rsid w:val="008B3B2F"/>
    <w:rsid w:val="008B3E07"/>
    <w:rsid w:val="008B3EC2"/>
    <w:rsid w:val="008B412E"/>
    <w:rsid w:val="008B41EF"/>
    <w:rsid w:val="008B4230"/>
    <w:rsid w:val="008B447F"/>
    <w:rsid w:val="008B45A1"/>
    <w:rsid w:val="008B46AE"/>
    <w:rsid w:val="008B4874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13"/>
    <w:rsid w:val="008B5F44"/>
    <w:rsid w:val="008B60E9"/>
    <w:rsid w:val="008B60ED"/>
    <w:rsid w:val="008B6107"/>
    <w:rsid w:val="008B6247"/>
    <w:rsid w:val="008B6357"/>
    <w:rsid w:val="008B65D1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C5E"/>
    <w:rsid w:val="008B7D59"/>
    <w:rsid w:val="008B7E0A"/>
    <w:rsid w:val="008B7E93"/>
    <w:rsid w:val="008C00D7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3B1"/>
    <w:rsid w:val="008C140B"/>
    <w:rsid w:val="008C1423"/>
    <w:rsid w:val="008C1729"/>
    <w:rsid w:val="008C17A6"/>
    <w:rsid w:val="008C1803"/>
    <w:rsid w:val="008C18D2"/>
    <w:rsid w:val="008C1B8A"/>
    <w:rsid w:val="008C1DD6"/>
    <w:rsid w:val="008C1EEA"/>
    <w:rsid w:val="008C21D6"/>
    <w:rsid w:val="008C2426"/>
    <w:rsid w:val="008C2453"/>
    <w:rsid w:val="008C2512"/>
    <w:rsid w:val="008C2530"/>
    <w:rsid w:val="008C262C"/>
    <w:rsid w:val="008C26B4"/>
    <w:rsid w:val="008C28BA"/>
    <w:rsid w:val="008C2951"/>
    <w:rsid w:val="008C29A8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37F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8C7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453"/>
    <w:rsid w:val="008C565A"/>
    <w:rsid w:val="008C582D"/>
    <w:rsid w:val="008C58D1"/>
    <w:rsid w:val="008C59D5"/>
    <w:rsid w:val="008C5AC7"/>
    <w:rsid w:val="008C5B10"/>
    <w:rsid w:val="008C5B7B"/>
    <w:rsid w:val="008C5D58"/>
    <w:rsid w:val="008C5E9B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725"/>
    <w:rsid w:val="008C7821"/>
    <w:rsid w:val="008C7A7C"/>
    <w:rsid w:val="008C7AEB"/>
    <w:rsid w:val="008C7C71"/>
    <w:rsid w:val="008C7F2F"/>
    <w:rsid w:val="008C7F77"/>
    <w:rsid w:val="008D0182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142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3DF"/>
    <w:rsid w:val="008D3561"/>
    <w:rsid w:val="008D378B"/>
    <w:rsid w:val="008D38EC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6B1"/>
    <w:rsid w:val="008D47F5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5A0"/>
    <w:rsid w:val="008D5624"/>
    <w:rsid w:val="008D5669"/>
    <w:rsid w:val="008D5903"/>
    <w:rsid w:val="008D592F"/>
    <w:rsid w:val="008D5936"/>
    <w:rsid w:val="008D5B3C"/>
    <w:rsid w:val="008D5E4E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36"/>
    <w:rsid w:val="008D7554"/>
    <w:rsid w:val="008D7615"/>
    <w:rsid w:val="008D76A0"/>
    <w:rsid w:val="008D779E"/>
    <w:rsid w:val="008D78C3"/>
    <w:rsid w:val="008D78D2"/>
    <w:rsid w:val="008D7960"/>
    <w:rsid w:val="008D7C10"/>
    <w:rsid w:val="008D7D0F"/>
    <w:rsid w:val="008D7D47"/>
    <w:rsid w:val="008D7DC7"/>
    <w:rsid w:val="008D7DCB"/>
    <w:rsid w:val="008D7DEB"/>
    <w:rsid w:val="008D7DF4"/>
    <w:rsid w:val="008D7EB5"/>
    <w:rsid w:val="008D7FD7"/>
    <w:rsid w:val="008E0011"/>
    <w:rsid w:val="008E00DC"/>
    <w:rsid w:val="008E0194"/>
    <w:rsid w:val="008E02EB"/>
    <w:rsid w:val="008E037E"/>
    <w:rsid w:val="008E04B5"/>
    <w:rsid w:val="008E0692"/>
    <w:rsid w:val="008E07C5"/>
    <w:rsid w:val="008E0804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8D"/>
    <w:rsid w:val="008E20EC"/>
    <w:rsid w:val="008E2308"/>
    <w:rsid w:val="008E2562"/>
    <w:rsid w:val="008E27AA"/>
    <w:rsid w:val="008E290D"/>
    <w:rsid w:val="008E2B47"/>
    <w:rsid w:val="008E2B77"/>
    <w:rsid w:val="008E2C59"/>
    <w:rsid w:val="008E2C9B"/>
    <w:rsid w:val="008E30C3"/>
    <w:rsid w:val="008E3130"/>
    <w:rsid w:val="008E3268"/>
    <w:rsid w:val="008E329C"/>
    <w:rsid w:val="008E347F"/>
    <w:rsid w:val="008E3587"/>
    <w:rsid w:val="008E35C0"/>
    <w:rsid w:val="008E362E"/>
    <w:rsid w:val="008E3677"/>
    <w:rsid w:val="008E3715"/>
    <w:rsid w:val="008E3781"/>
    <w:rsid w:val="008E378A"/>
    <w:rsid w:val="008E388C"/>
    <w:rsid w:val="008E392A"/>
    <w:rsid w:val="008E39BA"/>
    <w:rsid w:val="008E3A42"/>
    <w:rsid w:val="008E3C0C"/>
    <w:rsid w:val="008E3CAD"/>
    <w:rsid w:val="008E3DF0"/>
    <w:rsid w:val="008E3E33"/>
    <w:rsid w:val="008E3EA2"/>
    <w:rsid w:val="008E3F52"/>
    <w:rsid w:val="008E3FE8"/>
    <w:rsid w:val="008E4024"/>
    <w:rsid w:val="008E4043"/>
    <w:rsid w:val="008E404D"/>
    <w:rsid w:val="008E412D"/>
    <w:rsid w:val="008E427C"/>
    <w:rsid w:val="008E429D"/>
    <w:rsid w:val="008E443D"/>
    <w:rsid w:val="008E451A"/>
    <w:rsid w:val="008E45CE"/>
    <w:rsid w:val="008E4696"/>
    <w:rsid w:val="008E4768"/>
    <w:rsid w:val="008E47E6"/>
    <w:rsid w:val="008E4820"/>
    <w:rsid w:val="008E4B99"/>
    <w:rsid w:val="008E4BB1"/>
    <w:rsid w:val="008E4DA2"/>
    <w:rsid w:val="008E4E32"/>
    <w:rsid w:val="008E51AC"/>
    <w:rsid w:val="008E51DA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6EB"/>
    <w:rsid w:val="008E6788"/>
    <w:rsid w:val="008E68BB"/>
    <w:rsid w:val="008E69C8"/>
    <w:rsid w:val="008E6B02"/>
    <w:rsid w:val="008E6C07"/>
    <w:rsid w:val="008E6CD8"/>
    <w:rsid w:val="008E6DBC"/>
    <w:rsid w:val="008E6DEC"/>
    <w:rsid w:val="008E6E09"/>
    <w:rsid w:val="008E710C"/>
    <w:rsid w:val="008E714E"/>
    <w:rsid w:val="008E718B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0B"/>
    <w:rsid w:val="008E7DB3"/>
    <w:rsid w:val="008E7EFA"/>
    <w:rsid w:val="008E7F00"/>
    <w:rsid w:val="008E7F9E"/>
    <w:rsid w:val="008F0044"/>
    <w:rsid w:val="008F01AB"/>
    <w:rsid w:val="008F0271"/>
    <w:rsid w:val="008F041E"/>
    <w:rsid w:val="008F0460"/>
    <w:rsid w:val="008F052C"/>
    <w:rsid w:val="008F05D1"/>
    <w:rsid w:val="008F06C3"/>
    <w:rsid w:val="008F07AA"/>
    <w:rsid w:val="008F07F9"/>
    <w:rsid w:val="008F095F"/>
    <w:rsid w:val="008F09B9"/>
    <w:rsid w:val="008F09ED"/>
    <w:rsid w:val="008F0C4E"/>
    <w:rsid w:val="008F0CEA"/>
    <w:rsid w:val="008F0D27"/>
    <w:rsid w:val="008F0ED7"/>
    <w:rsid w:val="008F111D"/>
    <w:rsid w:val="008F1377"/>
    <w:rsid w:val="008F1617"/>
    <w:rsid w:val="008F166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2D"/>
    <w:rsid w:val="008F2658"/>
    <w:rsid w:val="008F26E8"/>
    <w:rsid w:val="008F285C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985"/>
    <w:rsid w:val="008F3A00"/>
    <w:rsid w:val="008F3B1F"/>
    <w:rsid w:val="008F3B6D"/>
    <w:rsid w:val="008F3D2D"/>
    <w:rsid w:val="008F3D7C"/>
    <w:rsid w:val="008F3DC9"/>
    <w:rsid w:val="008F3ED5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A"/>
    <w:rsid w:val="008F54DE"/>
    <w:rsid w:val="008F555E"/>
    <w:rsid w:val="008F5580"/>
    <w:rsid w:val="008F5583"/>
    <w:rsid w:val="008F56E6"/>
    <w:rsid w:val="008F56F9"/>
    <w:rsid w:val="008F595E"/>
    <w:rsid w:val="008F5B3D"/>
    <w:rsid w:val="008F5B66"/>
    <w:rsid w:val="008F5DC6"/>
    <w:rsid w:val="008F5E1B"/>
    <w:rsid w:val="008F5F19"/>
    <w:rsid w:val="008F6188"/>
    <w:rsid w:val="008F6260"/>
    <w:rsid w:val="008F6267"/>
    <w:rsid w:val="008F627F"/>
    <w:rsid w:val="008F6649"/>
    <w:rsid w:val="008F6ACF"/>
    <w:rsid w:val="008F6CD1"/>
    <w:rsid w:val="008F70FF"/>
    <w:rsid w:val="008F7168"/>
    <w:rsid w:val="008F717C"/>
    <w:rsid w:val="008F75B2"/>
    <w:rsid w:val="008F7919"/>
    <w:rsid w:val="008F7925"/>
    <w:rsid w:val="008F7B36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294"/>
    <w:rsid w:val="00900445"/>
    <w:rsid w:val="009004A2"/>
    <w:rsid w:val="009004BC"/>
    <w:rsid w:val="00900725"/>
    <w:rsid w:val="00900729"/>
    <w:rsid w:val="0090085B"/>
    <w:rsid w:val="00900C94"/>
    <w:rsid w:val="00900DDE"/>
    <w:rsid w:val="00900DF1"/>
    <w:rsid w:val="00900EFF"/>
    <w:rsid w:val="00901246"/>
    <w:rsid w:val="00901469"/>
    <w:rsid w:val="0090165F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35"/>
    <w:rsid w:val="00902292"/>
    <w:rsid w:val="009022BC"/>
    <w:rsid w:val="009023B0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6F"/>
    <w:rsid w:val="00902C9E"/>
    <w:rsid w:val="00902E79"/>
    <w:rsid w:val="00902EBD"/>
    <w:rsid w:val="00903069"/>
    <w:rsid w:val="009030EA"/>
    <w:rsid w:val="0090318E"/>
    <w:rsid w:val="009031C6"/>
    <w:rsid w:val="00903269"/>
    <w:rsid w:val="00903281"/>
    <w:rsid w:val="009032DB"/>
    <w:rsid w:val="00903435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015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24E"/>
    <w:rsid w:val="0090532D"/>
    <w:rsid w:val="0090580D"/>
    <w:rsid w:val="00905832"/>
    <w:rsid w:val="00905977"/>
    <w:rsid w:val="009059A2"/>
    <w:rsid w:val="00905A06"/>
    <w:rsid w:val="00905A0C"/>
    <w:rsid w:val="00905B9D"/>
    <w:rsid w:val="00905CFE"/>
    <w:rsid w:val="00905FC5"/>
    <w:rsid w:val="009060E8"/>
    <w:rsid w:val="00906100"/>
    <w:rsid w:val="009062A9"/>
    <w:rsid w:val="00906330"/>
    <w:rsid w:val="0090636E"/>
    <w:rsid w:val="00906486"/>
    <w:rsid w:val="00906517"/>
    <w:rsid w:val="00906668"/>
    <w:rsid w:val="00906796"/>
    <w:rsid w:val="009067B8"/>
    <w:rsid w:val="00906859"/>
    <w:rsid w:val="00906A8E"/>
    <w:rsid w:val="00906AFE"/>
    <w:rsid w:val="00906BB4"/>
    <w:rsid w:val="00906D73"/>
    <w:rsid w:val="00906EED"/>
    <w:rsid w:val="00906FD8"/>
    <w:rsid w:val="00907071"/>
    <w:rsid w:val="0090715C"/>
    <w:rsid w:val="0090725A"/>
    <w:rsid w:val="009074B8"/>
    <w:rsid w:val="009077E1"/>
    <w:rsid w:val="0090783F"/>
    <w:rsid w:val="0090785A"/>
    <w:rsid w:val="00907880"/>
    <w:rsid w:val="009078EA"/>
    <w:rsid w:val="00907AA3"/>
    <w:rsid w:val="00907B4A"/>
    <w:rsid w:val="00907D17"/>
    <w:rsid w:val="00907D99"/>
    <w:rsid w:val="00907ED9"/>
    <w:rsid w:val="00907F1A"/>
    <w:rsid w:val="0091004D"/>
    <w:rsid w:val="009100A7"/>
    <w:rsid w:val="009100E7"/>
    <w:rsid w:val="009100F9"/>
    <w:rsid w:val="009101BF"/>
    <w:rsid w:val="0091027A"/>
    <w:rsid w:val="00910334"/>
    <w:rsid w:val="00910384"/>
    <w:rsid w:val="009103B9"/>
    <w:rsid w:val="0091052A"/>
    <w:rsid w:val="009105E7"/>
    <w:rsid w:val="00910671"/>
    <w:rsid w:val="0091080B"/>
    <w:rsid w:val="0091088B"/>
    <w:rsid w:val="009108A7"/>
    <w:rsid w:val="00910C59"/>
    <w:rsid w:val="00910ED6"/>
    <w:rsid w:val="0091106F"/>
    <w:rsid w:val="0091120A"/>
    <w:rsid w:val="00911277"/>
    <w:rsid w:val="009112E5"/>
    <w:rsid w:val="00911308"/>
    <w:rsid w:val="009113C1"/>
    <w:rsid w:val="009113C6"/>
    <w:rsid w:val="009114BB"/>
    <w:rsid w:val="009115DB"/>
    <w:rsid w:val="009116DE"/>
    <w:rsid w:val="00911830"/>
    <w:rsid w:val="00911861"/>
    <w:rsid w:val="00911B4D"/>
    <w:rsid w:val="00911BC8"/>
    <w:rsid w:val="00911DD3"/>
    <w:rsid w:val="00911E1A"/>
    <w:rsid w:val="00911F81"/>
    <w:rsid w:val="0091232A"/>
    <w:rsid w:val="0091236B"/>
    <w:rsid w:val="009123B9"/>
    <w:rsid w:val="009123ED"/>
    <w:rsid w:val="009124E6"/>
    <w:rsid w:val="00912597"/>
    <w:rsid w:val="009128E0"/>
    <w:rsid w:val="0091298F"/>
    <w:rsid w:val="00912AFB"/>
    <w:rsid w:val="00912B7D"/>
    <w:rsid w:val="00912C8A"/>
    <w:rsid w:val="00912CB8"/>
    <w:rsid w:val="0091311F"/>
    <w:rsid w:val="00913340"/>
    <w:rsid w:val="0091345B"/>
    <w:rsid w:val="00913619"/>
    <w:rsid w:val="009136BE"/>
    <w:rsid w:val="00913776"/>
    <w:rsid w:val="0091396C"/>
    <w:rsid w:val="00913BD1"/>
    <w:rsid w:val="00913CA8"/>
    <w:rsid w:val="00913E1C"/>
    <w:rsid w:val="00913EAF"/>
    <w:rsid w:val="00913F1A"/>
    <w:rsid w:val="00913F4C"/>
    <w:rsid w:val="00913FBA"/>
    <w:rsid w:val="00913FD0"/>
    <w:rsid w:val="00914013"/>
    <w:rsid w:val="00914047"/>
    <w:rsid w:val="0091404B"/>
    <w:rsid w:val="0091423A"/>
    <w:rsid w:val="0091441D"/>
    <w:rsid w:val="00914422"/>
    <w:rsid w:val="009144E4"/>
    <w:rsid w:val="00914A5D"/>
    <w:rsid w:val="00914B1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84D"/>
    <w:rsid w:val="00915A83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8D8"/>
    <w:rsid w:val="00916996"/>
    <w:rsid w:val="00916AF5"/>
    <w:rsid w:val="00916E5D"/>
    <w:rsid w:val="0091707A"/>
    <w:rsid w:val="009170BC"/>
    <w:rsid w:val="0091718F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8A0"/>
    <w:rsid w:val="00920966"/>
    <w:rsid w:val="009209F0"/>
    <w:rsid w:val="00920A25"/>
    <w:rsid w:val="00920FE4"/>
    <w:rsid w:val="00921140"/>
    <w:rsid w:val="00921444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76"/>
    <w:rsid w:val="009224C8"/>
    <w:rsid w:val="00922534"/>
    <w:rsid w:val="00922572"/>
    <w:rsid w:val="009225B6"/>
    <w:rsid w:val="0092269D"/>
    <w:rsid w:val="0092286C"/>
    <w:rsid w:val="0092293C"/>
    <w:rsid w:val="00922BD0"/>
    <w:rsid w:val="00922C00"/>
    <w:rsid w:val="00922D46"/>
    <w:rsid w:val="00922D68"/>
    <w:rsid w:val="00922E33"/>
    <w:rsid w:val="00922E83"/>
    <w:rsid w:val="00923151"/>
    <w:rsid w:val="009231A0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04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5FA"/>
    <w:rsid w:val="0092570C"/>
    <w:rsid w:val="00925836"/>
    <w:rsid w:val="009258E6"/>
    <w:rsid w:val="009259C0"/>
    <w:rsid w:val="009259FE"/>
    <w:rsid w:val="00925C9F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701"/>
    <w:rsid w:val="0092698B"/>
    <w:rsid w:val="009269B6"/>
    <w:rsid w:val="009269EB"/>
    <w:rsid w:val="00926C14"/>
    <w:rsid w:val="00926D81"/>
    <w:rsid w:val="00926E46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768"/>
    <w:rsid w:val="009277F6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0E"/>
    <w:rsid w:val="00930DFB"/>
    <w:rsid w:val="00930E50"/>
    <w:rsid w:val="0093103D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1E85"/>
    <w:rsid w:val="00932109"/>
    <w:rsid w:val="009321F1"/>
    <w:rsid w:val="009321FA"/>
    <w:rsid w:val="00932202"/>
    <w:rsid w:val="009322AC"/>
    <w:rsid w:val="009324AA"/>
    <w:rsid w:val="009324B1"/>
    <w:rsid w:val="009327B5"/>
    <w:rsid w:val="0093281B"/>
    <w:rsid w:val="009328A2"/>
    <w:rsid w:val="00932907"/>
    <w:rsid w:val="00932916"/>
    <w:rsid w:val="00932A16"/>
    <w:rsid w:val="00932A20"/>
    <w:rsid w:val="00932AD9"/>
    <w:rsid w:val="00932C3F"/>
    <w:rsid w:val="00932F56"/>
    <w:rsid w:val="00932FA5"/>
    <w:rsid w:val="00933008"/>
    <w:rsid w:val="0093307D"/>
    <w:rsid w:val="0093311E"/>
    <w:rsid w:val="009331C7"/>
    <w:rsid w:val="00933211"/>
    <w:rsid w:val="009335A0"/>
    <w:rsid w:val="009337EB"/>
    <w:rsid w:val="00933B1B"/>
    <w:rsid w:val="00933D61"/>
    <w:rsid w:val="00933DE4"/>
    <w:rsid w:val="00933DEB"/>
    <w:rsid w:val="00933E17"/>
    <w:rsid w:val="00933E25"/>
    <w:rsid w:val="00933F7F"/>
    <w:rsid w:val="00933FAB"/>
    <w:rsid w:val="00934085"/>
    <w:rsid w:val="009340DA"/>
    <w:rsid w:val="00934280"/>
    <w:rsid w:val="009343AB"/>
    <w:rsid w:val="009343B2"/>
    <w:rsid w:val="0093457F"/>
    <w:rsid w:val="00934753"/>
    <w:rsid w:val="009348A5"/>
    <w:rsid w:val="00934A84"/>
    <w:rsid w:val="00934AAA"/>
    <w:rsid w:val="00934B89"/>
    <w:rsid w:val="00934BDE"/>
    <w:rsid w:val="00934CF7"/>
    <w:rsid w:val="00934DBA"/>
    <w:rsid w:val="00934E24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0D8"/>
    <w:rsid w:val="009363FF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DCE"/>
    <w:rsid w:val="00936EB3"/>
    <w:rsid w:val="009370A6"/>
    <w:rsid w:val="009371D1"/>
    <w:rsid w:val="009373D6"/>
    <w:rsid w:val="009373F9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AB7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817"/>
    <w:rsid w:val="0094195E"/>
    <w:rsid w:val="00941A1C"/>
    <w:rsid w:val="00941B97"/>
    <w:rsid w:val="00941CDD"/>
    <w:rsid w:val="00941DA0"/>
    <w:rsid w:val="00941DA8"/>
    <w:rsid w:val="009420AB"/>
    <w:rsid w:val="0094212A"/>
    <w:rsid w:val="009422D6"/>
    <w:rsid w:val="009425EF"/>
    <w:rsid w:val="0094268A"/>
    <w:rsid w:val="00942743"/>
    <w:rsid w:val="0094297A"/>
    <w:rsid w:val="0094297E"/>
    <w:rsid w:val="00942983"/>
    <w:rsid w:val="009429FF"/>
    <w:rsid w:val="00942AE7"/>
    <w:rsid w:val="00942B3E"/>
    <w:rsid w:val="00942BB8"/>
    <w:rsid w:val="00942BCC"/>
    <w:rsid w:val="00943108"/>
    <w:rsid w:val="009431C3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060"/>
    <w:rsid w:val="009441A3"/>
    <w:rsid w:val="009441CA"/>
    <w:rsid w:val="009441D7"/>
    <w:rsid w:val="00944202"/>
    <w:rsid w:val="00944237"/>
    <w:rsid w:val="00944335"/>
    <w:rsid w:val="0094433C"/>
    <w:rsid w:val="00944381"/>
    <w:rsid w:val="00944495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0AF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94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682"/>
    <w:rsid w:val="009477AA"/>
    <w:rsid w:val="00947882"/>
    <w:rsid w:val="0094795A"/>
    <w:rsid w:val="00947AD1"/>
    <w:rsid w:val="00947CA3"/>
    <w:rsid w:val="00947DF1"/>
    <w:rsid w:val="00947E2A"/>
    <w:rsid w:val="00950003"/>
    <w:rsid w:val="009502C3"/>
    <w:rsid w:val="00950501"/>
    <w:rsid w:val="0095057A"/>
    <w:rsid w:val="00950745"/>
    <w:rsid w:val="00950799"/>
    <w:rsid w:val="009507B5"/>
    <w:rsid w:val="009507F8"/>
    <w:rsid w:val="00950819"/>
    <w:rsid w:val="009508DA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AB"/>
    <w:rsid w:val="009515C9"/>
    <w:rsid w:val="00951698"/>
    <w:rsid w:val="009517A9"/>
    <w:rsid w:val="00951892"/>
    <w:rsid w:val="009518BD"/>
    <w:rsid w:val="00951995"/>
    <w:rsid w:val="00951AFD"/>
    <w:rsid w:val="00951BC9"/>
    <w:rsid w:val="00951BD4"/>
    <w:rsid w:val="00951C7E"/>
    <w:rsid w:val="00951C89"/>
    <w:rsid w:val="00951CCA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21"/>
    <w:rsid w:val="00952999"/>
    <w:rsid w:val="00952ACA"/>
    <w:rsid w:val="00952C28"/>
    <w:rsid w:val="00952C34"/>
    <w:rsid w:val="00952D02"/>
    <w:rsid w:val="00952FFA"/>
    <w:rsid w:val="00953159"/>
    <w:rsid w:val="009531C2"/>
    <w:rsid w:val="009532CD"/>
    <w:rsid w:val="00953453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EE6"/>
    <w:rsid w:val="00953F19"/>
    <w:rsid w:val="00953F2E"/>
    <w:rsid w:val="0095402A"/>
    <w:rsid w:val="00954398"/>
    <w:rsid w:val="009545B4"/>
    <w:rsid w:val="00954803"/>
    <w:rsid w:val="009548C3"/>
    <w:rsid w:val="00954B61"/>
    <w:rsid w:val="00954BC4"/>
    <w:rsid w:val="00954BC7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914"/>
    <w:rsid w:val="00955A2E"/>
    <w:rsid w:val="00955AA7"/>
    <w:rsid w:val="00955BDB"/>
    <w:rsid w:val="00955CA4"/>
    <w:rsid w:val="00955E35"/>
    <w:rsid w:val="009560A9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0EB"/>
    <w:rsid w:val="009570FC"/>
    <w:rsid w:val="009571BB"/>
    <w:rsid w:val="009573E6"/>
    <w:rsid w:val="00957487"/>
    <w:rsid w:val="009576A0"/>
    <w:rsid w:val="00957780"/>
    <w:rsid w:val="00957793"/>
    <w:rsid w:val="009577CB"/>
    <w:rsid w:val="009578E6"/>
    <w:rsid w:val="00957944"/>
    <w:rsid w:val="009579A0"/>
    <w:rsid w:val="00957D72"/>
    <w:rsid w:val="00957D9C"/>
    <w:rsid w:val="00960020"/>
    <w:rsid w:val="00960090"/>
    <w:rsid w:val="0096015F"/>
    <w:rsid w:val="00960166"/>
    <w:rsid w:val="0096023B"/>
    <w:rsid w:val="0096027B"/>
    <w:rsid w:val="00960346"/>
    <w:rsid w:val="00960353"/>
    <w:rsid w:val="009603AB"/>
    <w:rsid w:val="0096042B"/>
    <w:rsid w:val="009607AF"/>
    <w:rsid w:val="0096084F"/>
    <w:rsid w:val="0096086D"/>
    <w:rsid w:val="00960A88"/>
    <w:rsid w:val="00960C68"/>
    <w:rsid w:val="00960CB6"/>
    <w:rsid w:val="00960D27"/>
    <w:rsid w:val="00960E5A"/>
    <w:rsid w:val="00960E68"/>
    <w:rsid w:val="00960EBB"/>
    <w:rsid w:val="00960F74"/>
    <w:rsid w:val="00961023"/>
    <w:rsid w:val="009612F1"/>
    <w:rsid w:val="009613DF"/>
    <w:rsid w:val="00961478"/>
    <w:rsid w:val="009615C2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2D"/>
    <w:rsid w:val="00961D5C"/>
    <w:rsid w:val="00961DFB"/>
    <w:rsid w:val="00961E6D"/>
    <w:rsid w:val="00961F21"/>
    <w:rsid w:val="009621FF"/>
    <w:rsid w:val="00962499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B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3AD"/>
    <w:rsid w:val="0096371A"/>
    <w:rsid w:val="009637CD"/>
    <w:rsid w:val="009637DD"/>
    <w:rsid w:val="00963884"/>
    <w:rsid w:val="0096392B"/>
    <w:rsid w:val="00963969"/>
    <w:rsid w:val="0096397B"/>
    <w:rsid w:val="009639DE"/>
    <w:rsid w:val="00963A61"/>
    <w:rsid w:val="00963AEB"/>
    <w:rsid w:val="00963BC2"/>
    <w:rsid w:val="00963CAC"/>
    <w:rsid w:val="00963E21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71D"/>
    <w:rsid w:val="009648BF"/>
    <w:rsid w:val="009648EF"/>
    <w:rsid w:val="00964A1A"/>
    <w:rsid w:val="00964A6C"/>
    <w:rsid w:val="00964B17"/>
    <w:rsid w:val="00964C8E"/>
    <w:rsid w:val="00964CEF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5A1"/>
    <w:rsid w:val="009655F0"/>
    <w:rsid w:val="009656BC"/>
    <w:rsid w:val="009656C7"/>
    <w:rsid w:val="0096573E"/>
    <w:rsid w:val="009659EA"/>
    <w:rsid w:val="00965C28"/>
    <w:rsid w:val="00965D8D"/>
    <w:rsid w:val="00965FA6"/>
    <w:rsid w:val="0096612D"/>
    <w:rsid w:val="00966202"/>
    <w:rsid w:val="00966261"/>
    <w:rsid w:val="0096637C"/>
    <w:rsid w:val="00966600"/>
    <w:rsid w:val="009666B7"/>
    <w:rsid w:val="0096673E"/>
    <w:rsid w:val="009668F0"/>
    <w:rsid w:val="0096691D"/>
    <w:rsid w:val="00966A62"/>
    <w:rsid w:val="00966BB2"/>
    <w:rsid w:val="00966C78"/>
    <w:rsid w:val="00966EB8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1"/>
    <w:rsid w:val="0096748D"/>
    <w:rsid w:val="0096749F"/>
    <w:rsid w:val="009674BC"/>
    <w:rsid w:val="0096766C"/>
    <w:rsid w:val="00967782"/>
    <w:rsid w:val="009677E2"/>
    <w:rsid w:val="00967851"/>
    <w:rsid w:val="009678C2"/>
    <w:rsid w:val="009679B3"/>
    <w:rsid w:val="00967B93"/>
    <w:rsid w:val="00967BF1"/>
    <w:rsid w:val="00967C5B"/>
    <w:rsid w:val="00967C94"/>
    <w:rsid w:val="00967D2D"/>
    <w:rsid w:val="00967EAA"/>
    <w:rsid w:val="00967F51"/>
    <w:rsid w:val="009700B7"/>
    <w:rsid w:val="00970351"/>
    <w:rsid w:val="0097037C"/>
    <w:rsid w:val="00970387"/>
    <w:rsid w:val="0097048A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846"/>
    <w:rsid w:val="00971940"/>
    <w:rsid w:val="00971A0A"/>
    <w:rsid w:val="00971ABD"/>
    <w:rsid w:val="00971ACB"/>
    <w:rsid w:val="00971AD0"/>
    <w:rsid w:val="00971B55"/>
    <w:rsid w:val="00971B92"/>
    <w:rsid w:val="00971CE8"/>
    <w:rsid w:val="00971D7E"/>
    <w:rsid w:val="00971E51"/>
    <w:rsid w:val="00971EC5"/>
    <w:rsid w:val="00971F6B"/>
    <w:rsid w:val="00971FCC"/>
    <w:rsid w:val="0097201E"/>
    <w:rsid w:val="009721DF"/>
    <w:rsid w:val="00972278"/>
    <w:rsid w:val="00972470"/>
    <w:rsid w:val="009724EA"/>
    <w:rsid w:val="009725FC"/>
    <w:rsid w:val="0097280B"/>
    <w:rsid w:val="0097298A"/>
    <w:rsid w:val="00972A0B"/>
    <w:rsid w:val="00972AC0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04"/>
    <w:rsid w:val="00973392"/>
    <w:rsid w:val="009733EE"/>
    <w:rsid w:val="00973401"/>
    <w:rsid w:val="00973415"/>
    <w:rsid w:val="0097383E"/>
    <w:rsid w:val="009738E5"/>
    <w:rsid w:val="009739F8"/>
    <w:rsid w:val="00973B3A"/>
    <w:rsid w:val="00973E10"/>
    <w:rsid w:val="00973E47"/>
    <w:rsid w:val="00973EE6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C38"/>
    <w:rsid w:val="00974D2A"/>
    <w:rsid w:val="00974D5D"/>
    <w:rsid w:val="00974D5F"/>
    <w:rsid w:val="00974EBD"/>
    <w:rsid w:val="00975055"/>
    <w:rsid w:val="00975121"/>
    <w:rsid w:val="009751BA"/>
    <w:rsid w:val="009752DF"/>
    <w:rsid w:val="00975319"/>
    <w:rsid w:val="0097549C"/>
    <w:rsid w:val="009755BB"/>
    <w:rsid w:val="0097564D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16B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22E"/>
    <w:rsid w:val="0097727E"/>
    <w:rsid w:val="009773A0"/>
    <w:rsid w:val="009773AF"/>
    <w:rsid w:val="00977520"/>
    <w:rsid w:val="00977528"/>
    <w:rsid w:val="009775C2"/>
    <w:rsid w:val="0097779C"/>
    <w:rsid w:val="00977852"/>
    <w:rsid w:val="009778AB"/>
    <w:rsid w:val="00977984"/>
    <w:rsid w:val="00977A05"/>
    <w:rsid w:val="00977DB3"/>
    <w:rsid w:val="00977ECC"/>
    <w:rsid w:val="00977FF6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DBC"/>
    <w:rsid w:val="00980EA5"/>
    <w:rsid w:val="00980F14"/>
    <w:rsid w:val="00980FDA"/>
    <w:rsid w:val="0098101E"/>
    <w:rsid w:val="009810EA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1D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960"/>
    <w:rsid w:val="00983A9F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52E"/>
    <w:rsid w:val="009855DC"/>
    <w:rsid w:val="009855F6"/>
    <w:rsid w:val="009858C0"/>
    <w:rsid w:val="00985CA4"/>
    <w:rsid w:val="00985CCE"/>
    <w:rsid w:val="0098601C"/>
    <w:rsid w:val="0098602D"/>
    <w:rsid w:val="00986172"/>
    <w:rsid w:val="00986471"/>
    <w:rsid w:val="009864C7"/>
    <w:rsid w:val="0098666F"/>
    <w:rsid w:val="00986764"/>
    <w:rsid w:val="00986956"/>
    <w:rsid w:val="00986978"/>
    <w:rsid w:val="009869AB"/>
    <w:rsid w:val="00986A83"/>
    <w:rsid w:val="00986B09"/>
    <w:rsid w:val="00986B3D"/>
    <w:rsid w:val="00986EFD"/>
    <w:rsid w:val="00987005"/>
    <w:rsid w:val="00987282"/>
    <w:rsid w:val="009873F5"/>
    <w:rsid w:val="009875BB"/>
    <w:rsid w:val="009876A0"/>
    <w:rsid w:val="00987847"/>
    <w:rsid w:val="009878DA"/>
    <w:rsid w:val="009879B5"/>
    <w:rsid w:val="009879F3"/>
    <w:rsid w:val="009879F4"/>
    <w:rsid w:val="00987B12"/>
    <w:rsid w:val="00987C37"/>
    <w:rsid w:val="00987D27"/>
    <w:rsid w:val="00987F29"/>
    <w:rsid w:val="00987F73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5E"/>
    <w:rsid w:val="00990AAD"/>
    <w:rsid w:val="00990ABB"/>
    <w:rsid w:val="00990C58"/>
    <w:rsid w:val="00990CE9"/>
    <w:rsid w:val="00990D95"/>
    <w:rsid w:val="00990D9B"/>
    <w:rsid w:val="00990E55"/>
    <w:rsid w:val="00990F0B"/>
    <w:rsid w:val="009911E9"/>
    <w:rsid w:val="00991277"/>
    <w:rsid w:val="0099147C"/>
    <w:rsid w:val="00991611"/>
    <w:rsid w:val="009916B2"/>
    <w:rsid w:val="0099175E"/>
    <w:rsid w:val="009917F3"/>
    <w:rsid w:val="0099185C"/>
    <w:rsid w:val="00991A38"/>
    <w:rsid w:val="00991ACF"/>
    <w:rsid w:val="00991D54"/>
    <w:rsid w:val="00991DB3"/>
    <w:rsid w:val="00991ECE"/>
    <w:rsid w:val="00991F39"/>
    <w:rsid w:val="00992159"/>
    <w:rsid w:val="0099255C"/>
    <w:rsid w:val="009925AF"/>
    <w:rsid w:val="009925DD"/>
    <w:rsid w:val="00992624"/>
    <w:rsid w:val="0099264B"/>
    <w:rsid w:val="009927C4"/>
    <w:rsid w:val="00992858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17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238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2F6"/>
    <w:rsid w:val="00995360"/>
    <w:rsid w:val="009954AD"/>
    <w:rsid w:val="0099567F"/>
    <w:rsid w:val="009956EB"/>
    <w:rsid w:val="009956EF"/>
    <w:rsid w:val="0099581A"/>
    <w:rsid w:val="009959AC"/>
    <w:rsid w:val="00995AC7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20A"/>
    <w:rsid w:val="0099731A"/>
    <w:rsid w:val="00997327"/>
    <w:rsid w:val="00997341"/>
    <w:rsid w:val="00997417"/>
    <w:rsid w:val="0099742C"/>
    <w:rsid w:val="00997877"/>
    <w:rsid w:val="009979D6"/>
    <w:rsid w:val="00997A6C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341"/>
    <w:rsid w:val="009A041C"/>
    <w:rsid w:val="009A0508"/>
    <w:rsid w:val="009A06EB"/>
    <w:rsid w:val="009A07ED"/>
    <w:rsid w:val="009A0DB8"/>
    <w:rsid w:val="009A0E7A"/>
    <w:rsid w:val="009A0FE2"/>
    <w:rsid w:val="009A10A9"/>
    <w:rsid w:val="009A12D1"/>
    <w:rsid w:val="009A12F2"/>
    <w:rsid w:val="009A13AF"/>
    <w:rsid w:val="009A15B6"/>
    <w:rsid w:val="009A1616"/>
    <w:rsid w:val="009A168E"/>
    <w:rsid w:val="009A181B"/>
    <w:rsid w:val="009A1B46"/>
    <w:rsid w:val="009A1B49"/>
    <w:rsid w:val="009A1B90"/>
    <w:rsid w:val="009A1B96"/>
    <w:rsid w:val="009A1C7E"/>
    <w:rsid w:val="009A1D06"/>
    <w:rsid w:val="009A1D58"/>
    <w:rsid w:val="009A1D7F"/>
    <w:rsid w:val="009A1DAF"/>
    <w:rsid w:val="009A1E27"/>
    <w:rsid w:val="009A1E77"/>
    <w:rsid w:val="009A202C"/>
    <w:rsid w:val="009A20F1"/>
    <w:rsid w:val="009A2180"/>
    <w:rsid w:val="009A2250"/>
    <w:rsid w:val="009A2255"/>
    <w:rsid w:val="009A225A"/>
    <w:rsid w:val="009A231F"/>
    <w:rsid w:val="009A246A"/>
    <w:rsid w:val="009A2913"/>
    <w:rsid w:val="009A2976"/>
    <w:rsid w:val="009A2A44"/>
    <w:rsid w:val="009A2CDE"/>
    <w:rsid w:val="009A2E35"/>
    <w:rsid w:val="009A2EAE"/>
    <w:rsid w:val="009A30D3"/>
    <w:rsid w:val="009A3149"/>
    <w:rsid w:val="009A3183"/>
    <w:rsid w:val="009A31CF"/>
    <w:rsid w:val="009A3279"/>
    <w:rsid w:val="009A3385"/>
    <w:rsid w:val="009A33B7"/>
    <w:rsid w:val="009A33F1"/>
    <w:rsid w:val="009A341F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4DE6"/>
    <w:rsid w:val="009A5074"/>
    <w:rsid w:val="009A516A"/>
    <w:rsid w:val="009A528E"/>
    <w:rsid w:val="009A5389"/>
    <w:rsid w:val="009A542D"/>
    <w:rsid w:val="009A575B"/>
    <w:rsid w:val="009A58D2"/>
    <w:rsid w:val="009A5BA0"/>
    <w:rsid w:val="009A5C96"/>
    <w:rsid w:val="009A6073"/>
    <w:rsid w:val="009A6127"/>
    <w:rsid w:val="009A6145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300"/>
    <w:rsid w:val="009A74E9"/>
    <w:rsid w:val="009A76B3"/>
    <w:rsid w:val="009A775E"/>
    <w:rsid w:val="009A78D1"/>
    <w:rsid w:val="009A7AC1"/>
    <w:rsid w:val="009A7B4F"/>
    <w:rsid w:val="009A7B71"/>
    <w:rsid w:val="009A7B82"/>
    <w:rsid w:val="009A7B91"/>
    <w:rsid w:val="009A7CC6"/>
    <w:rsid w:val="009A7CF6"/>
    <w:rsid w:val="009A7D6E"/>
    <w:rsid w:val="009A7E9C"/>
    <w:rsid w:val="009A7EE7"/>
    <w:rsid w:val="009B003C"/>
    <w:rsid w:val="009B0097"/>
    <w:rsid w:val="009B0542"/>
    <w:rsid w:val="009B0828"/>
    <w:rsid w:val="009B090F"/>
    <w:rsid w:val="009B0A06"/>
    <w:rsid w:val="009B0C68"/>
    <w:rsid w:val="009B0DA0"/>
    <w:rsid w:val="009B0DD2"/>
    <w:rsid w:val="009B0E02"/>
    <w:rsid w:val="009B0F2E"/>
    <w:rsid w:val="009B13A1"/>
    <w:rsid w:val="009B1513"/>
    <w:rsid w:val="009B1677"/>
    <w:rsid w:val="009B18EE"/>
    <w:rsid w:val="009B1A01"/>
    <w:rsid w:val="009B1AF7"/>
    <w:rsid w:val="009B1C43"/>
    <w:rsid w:val="009B1FA9"/>
    <w:rsid w:val="009B1FEE"/>
    <w:rsid w:val="009B201A"/>
    <w:rsid w:val="009B2058"/>
    <w:rsid w:val="009B2092"/>
    <w:rsid w:val="009B220F"/>
    <w:rsid w:val="009B22A1"/>
    <w:rsid w:val="009B2384"/>
    <w:rsid w:val="009B243F"/>
    <w:rsid w:val="009B245E"/>
    <w:rsid w:val="009B24E9"/>
    <w:rsid w:val="009B2532"/>
    <w:rsid w:val="009B257F"/>
    <w:rsid w:val="009B2655"/>
    <w:rsid w:val="009B29D6"/>
    <w:rsid w:val="009B2A41"/>
    <w:rsid w:val="009B2C1A"/>
    <w:rsid w:val="009B3034"/>
    <w:rsid w:val="009B306B"/>
    <w:rsid w:val="009B30C9"/>
    <w:rsid w:val="009B3221"/>
    <w:rsid w:val="009B346F"/>
    <w:rsid w:val="009B3608"/>
    <w:rsid w:val="009B364E"/>
    <w:rsid w:val="009B3745"/>
    <w:rsid w:val="009B3770"/>
    <w:rsid w:val="009B377F"/>
    <w:rsid w:val="009B3802"/>
    <w:rsid w:val="009B380F"/>
    <w:rsid w:val="009B38B6"/>
    <w:rsid w:val="009B3A8F"/>
    <w:rsid w:val="009B3AC1"/>
    <w:rsid w:val="009B3BF3"/>
    <w:rsid w:val="009B3BF5"/>
    <w:rsid w:val="009B3C79"/>
    <w:rsid w:val="009B3D0C"/>
    <w:rsid w:val="009B41C6"/>
    <w:rsid w:val="009B42DA"/>
    <w:rsid w:val="009B46DE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3EC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396"/>
    <w:rsid w:val="009C047A"/>
    <w:rsid w:val="009C0692"/>
    <w:rsid w:val="009C06D1"/>
    <w:rsid w:val="009C099E"/>
    <w:rsid w:val="009C09C0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C44"/>
    <w:rsid w:val="009C1CA8"/>
    <w:rsid w:val="009C1D4B"/>
    <w:rsid w:val="009C1E0C"/>
    <w:rsid w:val="009C209B"/>
    <w:rsid w:val="009C20D3"/>
    <w:rsid w:val="009C2131"/>
    <w:rsid w:val="009C2215"/>
    <w:rsid w:val="009C2324"/>
    <w:rsid w:val="009C2358"/>
    <w:rsid w:val="009C23FA"/>
    <w:rsid w:val="009C25FA"/>
    <w:rsid w:val="009C2610"/>
    <w:rsid w:val="009C281C"/>
    <w:rsid w:val="009C2846"/>
    <w:rsid w:val="009C2B64"/>
    <w:rsid w:val="009C2F97"/>
    <w:rsid w:val="009C3027"/>
    <w:rsid w:val="009C307E"/>
    <w:rsid w:val="009C30BF"/>
    <w:rsid w:val="009C3156"/>
    <w:rsid w:val="009C319F"/>
    <w:rsid w:val="009C31C9"/>
    <w:rsid w:val="009C3289"/>
    <w:rsid w:val="009C341B"/>
    <w:rsid w:val="009C34D6"/>
    <w:rsid w:val="009C357C"/>
    <w:rsid w:val="009C35F0"/>
    <w:rsid w:val="009C3602"/>
    <w:rsid w:val="009C36A4"/>
    <w:rsid w:val="009C36D2"/>
    <w:rsid w:val="009C36F7"/>
    <w:rsid w:val="009C37FE"/>
    <w:rsid w:val="009C387F"/>
    <w:rsid w:val="009C39CD"/>
    <w:rsid w:val="009C3C97"/>
    <w:rsid w:val="009C3D16"/>
    <w:rsid w:val="009C3D7E"/>
    <w:rsid w:val="009C3D88"/>
    <w:rsid w:val="009C3DE3"/>
    <w:rsid w:val="009C3F40"/>
    <w:rsid w:val="009C3FF0"/>
    <w:rsid w:val="009C4074"/>
    <w:rsid w:val="009C409E"/>
    <w:rsid w:val="009C4365"/>
    <w:rsid w:val="009C43EA"/>
    <w:rsid w:val="009C43EB"/>
    <w:rsid w:val="009C4405"/>
    <w:rsid w:val="009C460F"/>
    <w:rsid w:val="009C46A2"/>
    <w:rsid w:val="009C47D1"/>
    <w:rsid w:val="009C48F6"/>
    <w:rsid w:val="009C4C3E"/>
    <w:rsid w:val="009C4D10"/>
    <w:rsid w:val="009C4D9A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94B"/>
    <w:rsid w:val="009C5A0F"/>
    <w:rsid w:val="009C5B1D"/>
    <w:rsid w:val="009C5BAB"/>
    <w:rsid w:val="009C5BF9"/>
    <w:rsid w:val="009C5F9A"/>
    <w:rsid w:val="009C5FBB"/>
    <w:rsid w:val="009C604E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45E"/>
    <w:rsid w:val="009C7590"/>
    <w:rsid w:val="009C75A0"/>
    <w:rsid w:val="009C774C"/>
    <w:rsid w:val="009C7887"/>
    <w:rsid w:val="009C7B7A"/>
    <w:rsid w:val="009C7D2F"/>
    <w:rsid w:val="009C7D52"/>
    <w:rsid w:val="009C7E18"/>
    <w:rsid w:val="009C7F2C"/>
    <w:rsid w:val="009C7F47"/>
    <w:rsid w:val="009D0155"/>
    <w:rsid w:val="009D0277"/>
    <w:rsid w:val="009D0361"/>
    <w:rsid w:val="009D0374"/>
    <w:rsid w:val="009D05D5"/>
    <w:rsid w:val="009D06AE"/>
    <w:rsid w:val="009D0720"/>
    <w:rsid w:val="009D079F"/>
    <w:rsid w:val="009D0814"/>
    <w:rsid w:val="009D0888"/>
    <w:rsid w:val="009D0897"/>
    <w:rsid w:val="009D08C6"/>
    <w:rsid w:val="009D0908"/>
    <w:rsid w:val="009D099A"/>
    <w:rsid w:val="009D0B9F"/>
    <w:rsid w:val="009D0DAE"/>
    <w:rsid w:val="009D0E81"/>
    <w:rsid w:val="009D0EAC"/>
    <w:rsid w:val="009D0EF0"/>
    <w:rsid w:val="009D105C"/>
    <w:rsid w:val="009D10A6"/>
    <w:rsid w:val="009D10D5"/>
    <w:rsid w:val="009D1205"/>
    <w:rsid w:val="009D1325"/>
    <w:rsid w:val="009D134C"/>
    <w:rsid w:val="009D13B1"/>
    <w:rsid w:val="009D1596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1D5D"/>
    <w:rsid w:val="009D2118"/>
    <w:rsid w:val="009D214A"/>
    <w:rsid w:val="009D2246"/>
    <w:rsid w:val="009D22EA"/>
    <w:rsid w:val="009D23E4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A59"/>
    <w:rsid w:val="009D2C43"/>
    <w:rsid w:val="009D2C4B"/>
    <w:rsid w:val="009D2CD5"/>
    <w:rsid w:val="009D2D28"/>
    <w:rsid w:val="009D2E9A"/>
    <w:rsid w:val="009D2EDD"/>
    <w:rsid w:val="009D2F6F"/>
    <w:rsid w:val="009D321B"/>
    <w:rsid w:val="009D3326"/>
    <w:rsid w:val="009D338F"/>
    <w:rsid w:val="009D36B6"/>
    <w:rsid w:val="009D38AF"/>
    <w:rsid w:val="009D3911"/>
    <w:rsid w:val="009D3AAC"/>
    <w:rsid w:val="009D3CC0"/>
    <w:rsid w:val="009D3CEB"/>
    <w:rsid w:val="009D3D45"/>
    <w:rsid w:val="009D3D93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65"/>
    <w:rsid w:val="009D4A8E"/>
    <w:rsid w:val="009D4D03"/>
    <w:rsid w:val="009D4D1D"/>
    <w:rsid w:val="009D4DA3"/>
    <w:rsid w:val="009D507F"/>
    <w:rsid w:val="009D50DD"/>
    <w:rsid w:val="009D5199"/>
    <w:rsid w:val="009D5564"/>
    <w:rsid w:val="009D55B7"/>
    <w:rsid w:val="009D5747"/>
    <w:rsid w:val="009D57AD"/>
    <w:rsid w:val="009D5918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774"/>
    <w:rsid w:val="009D6940"/>
    <w:rsid w:val="009D69A8"/>
    <w:rsid w:val="009D69F6"/>
    <w:rsid w:val="009D7046"/>
    <w:rsid w:val="009D70A1"/>
    <w:rsid w:val="009D70E6"/>
    <w:rsid w:val="009D71BF"/>
    <w:rsid w:val="009D7341"/>
    <w:rsid w:val="009D75A4"/>
    <w:rsid w:val="009D75AC"/>
    <w:rsid w:val="009D7649"/>
    <w:rsid w:val="009D76D2"/>
    <w:rsid w:val="009D79D6"/>
    <w:rsid w:val="009D7B18"/>
    <w:rsid w:val="009D7DA3"/>
    <w:rsid w:val="009D7DD3"/>
    <w:rsid w:val="009D7E8E"/>
    <w:rsid w:val="009D7EAD"/>
    <w:rsid w:val="009E0029"/>
    <w:rsid w:val="009E00AA"/>
    <w:rsid w:val="009E02E0"/>
    <w:rsid w:val="009E03B4"/>
    <w:rsid w:val="009E0429"/>
    <w:rsid w:val="009E0487"/>
    <w:rsid w:val="009E0501"/>
    <w:rsid w:val="009E054B"/>
    <w:rsid w:val="009E0552"/>
    <w:rsid w:val="009E065C"/>
    <w:rsid w:val="009E0661"/>
    <w:rsid w:val="009E0711"/>
    <w:rsid w:val="009E0782"/>
    <w:rsid w:val="009E07D7"/>
    <w:rsid w:val="009E0AF6"/>
    <w:rsid w:val="009E0B91"/>
    <w:rsid w:val="009E0C29"/>
    <w:rsid w:val="009E0D7A"/>
    <w:rsid w:val="009E1066"/>
    <w:rsid w:val="009E1125"/>
    <w:rsid w:val="009E11A9"/>
    <w:rsid w:val="009E12D1"/>
    <w:rsid w:val="009E13AF"/>
    <w:rsid w:val="009E141F"/>
    <w:rsid w:val="009E147D"/>
    <w:rsid w:val="009E176B"/>
    <w:rsid w:val="009E17AB"/>
    <w:rsid w:val="009E1841"/>
    <w:rsid w:val="009E18B5"/>
    <w:rsid w:val="009E1926"/>
    <w:rsid w:val="009E1A33"/>
    <w:rsid w:val="009E1A74"/>
    <w:rsid w:val="009E1BE8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4D2"/>
    <w:rsid w:val="009E2794"/>
    <w:rsid w:val="009E27C6"/>
    <w:rsid w:val="009E296A"/>
    <w:rsid w:val="009E2A62"/>
    <w:rsid w:val="009E2A89"/>
    <w:rsid w:val="009E2BF7"/>
    <w:rsid w:val="009E2DB3"/>
    <w:rsid w:val="009E2E95"/>
    <w:rsid w:val="009E2EED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D36"/>
    <w:rsid w:val="009E3D96"/>
    <w:rsid w:val="009E3E78"/>
    <w:rsid w:val="009E3E9B"/>
    <w:rsid w:val="009E3F0B"/>
    <w:rsid w:val="009E3F23"/>
    <w:rsid w:val="009E4071"/>
    <w:rsid w:val="009E41B0"/>
    <w:rsid w:val="009E4386"/>
    <w:rsid w:val="009E4399"/>
    <w:rsid w:val="009E44FE"/>
    <w:rsid w:val="009E4550"/>
    <w:rsid w:val="009E457F"/>
    <w:rsid w:val="009E4760"/>
    <w:rsid w:val="009E47B9"/>
    <w:rsid w:val="009E4935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10"/>
    <w:rsid w:val="009E55D4"/>
    <w:rsid w:val="009E561A"/>
    <w:rsid w:val="009E5638"/>
    <w:rsid w:val="009E564C"/>
    <w:rsid w:val="009E5656"/>
    <w:rsid w:val="009E5817"/>
    <w:rsid w:val="009E5881"/>
    <w:rsid w:val="009E59F9"/>
    <w:rsid w:val="009E5AB4"/>
    <w:rsid w:val="009E5D8F"/>
    <w:rsid w:val="009E5DDE"/>
    <w:rsid w:val="009E6022"/>
    <w:rsid w:val="009E605E"/>
    <w:rsid w:val="009E61F2"/>
    <w:rsid w:val="009E6262"/>
    <w:rsid w:val="009E629E"/>
    <w:rsid w:val="009E641D"/>
    <w:rsid w:val="009E64A5"/>
    <w:rsid w:val="009E64C2"/>
    <w:rsid w:val="009E65B1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7D5"/>
    <w:rsid w:val="009E78CD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76C"/>
    <w:rsid w:val="009F0A5E"/>
    <w:rsid w:val="009F0B8E"/>
    <w:rsid w:val="009F0BCA"/>
    <w:rsid w:val="009F0C38"/>
    <w:rsid w:val="009F0C39"/>
    <w:rsid w:val="009F0CD1"/>
    <w:rsid w:val="009F0F82"/>
    <w:rsid w:val="009F1033"/>
    <w:rsid w:val="009F112F"/>
    <w:rsid w:val="009F1173"/>
    <w:rsid w:val="009F128D"/>
    <w:rsid w:val="009F1337"/>
    <w:rsid w:val="009F1544"/>
    <w:rsid w:val="009F1578"/>
    <w:rsid w:val="009F15E2"/>
    <w:rsid w:val="009F163C"/>
    <w:rsid w:val="009F16A0"/>
    <w:rsid w:val="009F187B"/>
    <w:rsid w:val="009F1933"/>
    <w:rsid w:val="009F194D"/>
    <w:rsid w:val="009F1DFD"/>
    <w:rsid w:val="009F22CF"/>
    <w:rsid w:val="009F2872"/>
    <w:rsid w:val="009F28E4"/>
    <w:rsid w:val="009F29A1"/>
    <w:rsid w:val="009F2C55"/>
    <w:rsid w:val="009F2D9C"/>
    <w:rsid w:val="009F2E7E"/>
    <w:rsid w:val="009F3554"/>
    <w:rsid w:val="009F3569"/>
    <w:rsid w:val="009F368F"/>
    <w:rsid w:val="009F393B"/>
    <w:rsid w:val="009F3A4B"/>
    <w:rsid w:val="009F3ABE"/>
    <w:rsid w:val="009F3BC1"/>
    <w:rsid w:val="009F3C9A"/>
    <w:rsid w:val="009F3CD8"/>
    <w:rsid w:val="009F3E80"/>
    <w:rsid w:val="009F3EF2"/>
    <w:rsid w:val="009F3F35"/>
    <w:rsid w:val="009F402D"/>
    <w:rsid w:val="009F416E"/>
    <w:rsid w:val="009F41E1"/>
    <w:rsid w:val="009F426F"/>
    <w:rsid w:val="009F4375"/>
    <w:rsid w:val="009F4834"/>
    <w:rsid w:val="009F485D"/>
    <w:rsid w:val="009F4ACF"/>
    <w:rsid w:val="009F4AEC"/>
    <w:rsid w:val="009F4B54"/>
    <w:rsid w:val="009F4C62"/>
    <w:rsid w:val="009F4D85"/>
    <w:rsid w:val="009F4E78"/>
    <w:rsid w:val="009F4F05"/>
    <w:rsid w:val="009F53E0"/>
    <w:rsid w:val="009F5517"/>
    <w:rsid w:val="009F5606"/>
    <w:rsid w:val="009F56C0"/>
    <w:rsid w:val="009F58BC"/>
    <w:rsid w:val="009F5BA9"/>
    <w:rsid w:val="009F5C67"/>
    <w:rsid w:val="009F5C7C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1"/>
    <w:rsid w:val="009F669B"/>
    <w:rsid w:val="009F66B3"/>
    <w:rsid w:val="009F66DF"/>
    <w:rsid w:val="009F67E2"/>
    <w:rsid w:val="009F6843"/>
    <w:rsid w:val="009F6A47"/>
    <w:rsid w:val="009F6ABA"/>
    <w:rsid w:val="009F6CAC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069"/>
    <w:rsid w:val="00A00248"/>
    <w:rsid w:val="00A00519"/>
    <w:rsid w:val="00A0056D"/>
    <w:rsid w:val="00A0062A"/>
    <w:rsid w:val="00A00724"/>
    <w:rsid w:val="00A00856"/>
    <w:rsid w:val="00A00B7C"/>
    <w:rsid w:val="00A00C7E"/>
    <w:rsid w:val="00A00DC8"/>
    <w:rsid w:val="00A00E19"/>
    <w:rsid w:val="00A00EC0"/>
    <w:rsid w:val="00A00F35"/>
    <w:rsid w:val="00A01006"/>
    <w:rsid w:val="00A011C6"/>
    <w:rsid w:val="00A011C8"/>
    <w:rsid w:val="00A01247"/>
    <w:rsid w:val="00A0157E"/>
    <w:rsid w:val="00A01A21"/>
    <w:rsid w:val="00A01A8B"/>
    <w:rsid w:val="00A01B22"/>
    <w:rsid w:val="00A01B9E"/>
    <w:rsid w:val="00A01D60"/>
    <w:rsid w:val="00A01E71"/>
    <w:rsid w:val="00A01E7D"/>
    <w:rsid w:val="00A02086"/>
    <w:rsid w:val="00A020AE"/>
    <w:rsid w:val="00A02170"/>
    <w:rsid w:val="00A02232"/>
    <w:rsid w:val="00A022B2"/>
    <w:rsid w:val="00A0236B"/>
    <w:rsid w:val="00A02394"/>
    <w:rsid w:val="00A02442"/>
    <w:rsid w:val="00A029C1"/>
    <w:rsid w:val="00A02B26"/>
    <w:rsid w:val="00A02D09"/>
    <w:rsid w:val="00A02E02"/>
    <w:rsid w:val="00A02EF4"/>
    <w:rsid w:val="00A03038"/>
    <w:rsid w:val="00A03175"/>
    <w:rsid w:val="00A032BA"/>
    <w:rsid w:val="00A036B8"/>
    <w:rsid w:val="00A03846"/>
    <w:rsid w:val="00A0384F"/>
    <w:rsid w:val="00A03893"/>
    <w:rsid w:val="00A0391D"/>
    <w:rsid w:val="00A0393E"/>
    <w:rsid w:val="00A0394B"/>
    <w:rsid w:val="00A03AD8"/>
    <w:rsid w:val="00A03B79"/>
    <w:rsid w:val="00A03CA5"/>
    <w:rsid w:val="00A0411D"/>
    <w:rsid w:val="00A04222"/>
    <w:rsid w:val="00A042D4"/>
    <w:rsid w:val="00A04541"/>
    <w:rsid w:val="00A0460B"/>
    <w:rsid w:val="00A0463A"/>
    <w:rsid w:val="00A0465F"/>
    <w:rsid w:val="00A04833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6F5"/>
    <w:rsid w:val="00A05760"/>
    <w:rsid w:val="00A057B4"/>
    <w:rsid w:val="00A057FF"/>
    <w:rsid w:val="00A05A1F"/>
    <w:rsid w:val="00A05BA9"/>
    <w:rsid w:val="00A05DBA"/>
    <w:rsid w:val="00A05DFF"/>
    <w:rsid w:val="00A05E65"/>
    <w:rsid w:val="00A05E79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A1"/>
    <w:rsid w:val="00A068EF"/>
    <w:rsid w:val="00A06999"/>
    <w:rsid w:val="00A069A5"/>
    <w:rsid w:val="00A06A79"/>
    <w:rsid w:val="00A06AC3"/>
    <w:rsid w:val="00A06B63"/>
    <w:rsid w:val="00A06E7C"/>
    <w:rsid w:val="00A06F57"/>
    <w:rsid w:val="00A07088"/>
    <w:rsid w:val="00A0708B"/>
    <w:rsid w:val="00A07222"/>
    <w:rsid w:val="00A0736F"/>
    <w:rsid w:val="00A073EA"/>
    <w:rsid w:val="00A075FA"/>
    <w:rsid w:val="00A07654"/>
    <w:rsid w:val="00A07679"/>
    <w:rsid w:val="00A076D6"/>
    <w:rsid w:val="00A0785D"/>
    <w:rsid w:val="00A07894"/>
    <w:rsid w:val="00A07B16"/>
    <w:rsid w:val="00A07B70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0CF"/>
    <w:rsid w:val="00A1113C"/>
    <w:rsid w:val="00A112EC"/>
    <w:rsid w:val="00A11371"/>
    <w:rsid w:val="00A11413"/>
    <w:rsid w:val="00A114B5"/>
    <w:rsid w:val="00A115BF"/>
    <w:rsid w:val="00A11602"/>
    <w:rsid w:val="00A117B9"/>
    <w:rsid w:val="00A117DE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73"/>
    <w:rsid w:val="00A128AD"/>
    <w:rsid w:val="00A128EF"/>
    <w:rsid w:val="00A12970"/>
    <w:rsid w:val="00A12A73"/>
    <w:rsid w:val="00A12AF9"/>
    <w:rsid w:val="00A12BEE"/>
    <w:rsid w:val="00A12CCE"/>
    <w:rsid w:val="00A12DC9"/>
    <w:rsid w:val="00A12EE8"/>
    <w:rsid w:val="00A13058"/>
    <w:rsid w:val="00A130E3"/>
    <w:rsid w:val="00A131A4"/>
    <w:rsid w:val="00A131E4"/>
    <w:rsid w:val="00A131FE"/>
    <w:rsid w:val="00A13207"/>
    <w:rsid w:val="00A132FD"/>
    <w:rsid w:val="00A13511"/>
    <w:rsid w:val="00A135CF"/>
    <w:rsid w:val="00A136F5"/>
    <w:rsid w:val="00A13715"/>
    <w:rsid w:val="00A13753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EA3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881"/>
    <w:rsid w:val="00A149EC"/>
    <w:rsid w:val="00A14A69"/>
    <w:rsid w:val="00A14AEB"/>
    <w:rsid w:val="00A14B5D"/>
    <w:rsid w:val="00A14B73"/>
    <w:rsid w:val="00A14D72"/>
    <w:rsid w:val="00A14E84"/>
    <w:rsid w:val="00A1500C"/>
    <w:rsid w:val="00A151FC"/>
    <w:rsid w:val="00A15252"/>
    <w:rsid w:val="00A152DD"/>
    <w:rsid w:val="00A1562F"/>
    <w:rsid w:val="00A157EC"/>
    <w:rsid w:val="00A15819"/>
    <w:rsid w:val="00A15A5D"/>
    <w:rsid w:val="00A15AB4"/>
    <w:rsid w:val="00A15B04"/>
    <w:rsid w:val="00A15BA6"/>
    <w:rsid w:val="00A15C81"/>
    <w:rsid w:val="00A15CDB"/>
    <w:rsid w:val="00A15E06"/>
    <w:rsid w:val="00A16029"/>
    <w:rsid w:val="00A16150"/>
    <w:rsid w:val="00A1630A"/>
    <w:rsid w:val="00A1637F"/>
    <w:rsid w:val="00A1657C"/>
    <w:rsid w:val="00A166F6"/>
    <w:rsid w:val="00A1671B"/>
    <w:rsid w:val="00A1680F"/>
    <w:rsid w:val="00A168A3"/>
    <w:rsid w:val="00A16900"/>
    <w:rsid w:val="00A1690B"/>
    <w:rsid w:val="00A16A02"/>
    <w:rsid w:val="00A16AE7"/>
    <w:rsid w:val="00A16BCA"/>
    <w:rsid w:val="00A16C1E"/>
    <w:rsid w:val="00A16D55"/>
    <w:rsid w:val="00A16DE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A9E"/>
    <w:rsid w:val="00A17F96"/>
    <w:rsid w:val="00A2003B"/>
    <w:rsid w:val="00A20132"/>
    <w:rsid w:val="00A201A8"/>
    <w:rsid w:val="00A20233"/>
    <w:rsid w:val="00A20253"/>
    <w:rsid w:val="00A2028E"/>
    <w:rsid w:val="00A2049C"/>
    <w:rsid w:val="00A204F8"/>
    <w:rsid w:val="00A205BF"/>
    <w:rsid w:val="00A20649"/>
    <w:rsid w:val="00A207DD"/>
    <w:rsid w:val="00A20A33"/>
    <w:rsid w:val="00A20AD3"/>
    <w:rsid w:val="00A20E75"/>
    <w:rsid w:val="00A20EC8"/>
    <w:rsid w:val="00A20EF3"/>
    <w:rsid w:val="00A20F00"/>
    <w:rsid w:val="00A2104B"/>
    <w:rsid w:val="00A210E9"/>
    <w:rsid w:val="00A21157"/>
    <w:rsid w:val="00A211AD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ABD"/>
    <w:rsid w:val="00A22CE9"/>
    <w:rsid w:val="00A22D9C"/>
    <w:rsid w:val="00A22E14"/>
    <w:rsid w:val="00A22E73"/>
    <w:rsid w:val="00A22F29"/>
    <w:rsid w:val="00A23244"/>
    <w:rsid w:val="00A2342A"/>
    <w:rsid w:val="00A23477"/>
    <w:rsid w:val="00A235F7"/>
    <w:rsid w:val="00A236BA"/>
    <w:rsid w:val="00A237C8"/>
    <w:rsid w:val="00A238C8"/>
    <w:rsid w:val="00A23921"/>
    <w:rsid w:val="00A23B6E"/>
    <w:rsid w:val="00A23E01"/>
    <w:rsid w:val="00A23E8A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B6F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ED"/>
    <w:rsid w:val="00A260F7"/>
    <w:rsid w:val="00A261E4"/>
    <w:rsid w:val="00A26309"/>
    <w:rsid w:val="00A26425"/>
    <w:rsid w:val="00A26624"/>
    <w:rsid w:val="00A26691"/>
    <w:rsid w:val="00A266E0"/>
    <w:rsid w:val="00A2674D"/>
    <w:rsid w:val="00A2682C"/>
    <w:rsid w:val="00A26883"/>
    <w:rsid w:val="00A268EA"/>
    <w:rsid w:val="00A26C66"/>
    <w:rsid w:val="00A26D60"/>
    <w:rsid w:val="00A26EE0"/>
    <w:rsid w:val="00A26FEE"/>
    <w:rsid w:val="00A2719B"/>
    <w:rsid w:val="00A27228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07"/>
    <w:rsid w:val="00A30915"/>
    <w:rsid w:val="00A309B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09"/>
    <w:rsid w:val="00A31652"/>
    <w:rsid w:val="00A3170C"/>
    <w:rsid w:val="00A3183C"/>
    <w:rsid w:val="00A31900"/>
    <w:rsid w:val="00A31981"/>
    <w:rsid w:val="00A31A06"/>
    <w:rsid w:val="00A31A4F"/>
    <w:rsid w:val="00A31A9D"/>
    <w:rsid w:val="00A31C37"/>
    <w:rsid w:val="00A31E88"/>
    <w:rsid w:val="00A3200B"/>
    <w:rsid w:val="00A321EE"/>
    <w:rsid w:val="00A321F4"/>
    <w:rsid w:val="00A3222E"/>
    <w:rsid w:val="00A322B3"/>
    <w:rsid w:val="00A3238C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2E55"/>
    <w:rsid w:val="00A32EAE"/>
    <w:rsid w:val="00A3307F"/>
    <w:rsid w:val="00A33110"/>
    <w:rsid w:val="00A33188"/>
    <w:rsid w:val="00A331DC"/>
    <w:rsid w:val="00A332AE"/>
    <w:rsid w:val="00A33354"/>
    <w:rsid w:val="00A333E9"/>
    <w:rsid w:val="00A33542"/>
    <w:rsid w:val="00A33553"/>
    <w:rsid w:val="00A33571"/>
    <w:rsid w:val="00A338AB"/>
    <w:rsid w:val="00A33946"/>
    <w:rsid w:val="00A33977"/>
    <w:rsid w:val="00A339A6"/>
    <w:rsid w:val="00A33A66"/>
    <w:rsid w:val="00A33A6F"/>
    <w:rsid w:val="00A33BAC"/>
    <w:rsid w:val="00A33BC1"/>
    <w:rsid w:val="00A33C3D"/>
    <w:rsid w:val="00A33C9E"/>
    <w:rsid w:val="00A34306"/>
    <w:rsid w:val="00A3441F"/>
    <w:rsid w:val="00A34558"/>
    <w:rsid w:val="00A34576"/>
    <w:rsid w:val="00A345C9"/>
    <w:rsid w:val="00A34917"/>
    <w:rsid w:val="00A3496C"/>
    <w:rsid w:val="00A34B46"/>
    <w:rsid w:val="00A34C68"/>
    <w:rsid w:val="00A34C88"/>
    <w:rsid w:val="00A34E6B"/>
    <w:rsid w:val="00A35156"/>
    <w:rsid w:val="00A352DB"/>
    <w:rsid w:val="00A353E7"/>
    <w:rsid w:val="00A3547A"/>
    <w:rsid w:val="00A35735"/>
    <w:rsid w:val="00A357D0"/>
    <w:rsid w:val="00A3583E"/>
    <w:rsid w:val="00A35A0B"/>
    <w:rsid w:val="00A35F6A"/>
    <w:rsid w:val="00A36057"/>
    <w:rsid w:val="00A362CB"/>
    <w:rsid w:val="00A36326"/>
    <w:rsid w:val="00A3651E"/>
    <w:rsid w:val="00A365F0"/>
    <w:rsid w:val="00A365F9"/>
    <w:rsid w:val="00A36694"/>
    <w:rsid w:val="00A36A15"/>
    <w:rsid w:val="00A36ADE"/>
    <w:rsid w:val="00A36C04"/>
    <w:rsid w:val="00A36DBF"/>
    <w:rsid w:val="00A36EB3"/>
    <w:rsid w:val="00A36EC3"/>
    <w:rsid w:val="00A36F86"/>
    <w:rsid w:val="00A373A5"/>
    <w:rsid w:val="00A3747D"/>
    <w:rsid w:val="00A37847"/>
    <w:rsid w:val="00A3798F"/>
    <w:rsid w:val="00A37A59"/>
    <w:rsid w:val="00A401EA"/>
    <w:rsid w:val="00A40351"/>
    <w:rsid w:val="00A4039F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1F4E"/>
    <w:rsid w:val="00A42121"/>
    <w:rsid w:val="00A42363"/>
    <w:rsid w:val="00A42456"/>
    <w:rsid w:val="00A42485"/>
    <w:rsid w:val="00A425BD"/>
    <w:rsid w:val="00A42659"/>
    <w:rsid w:val="00A4265F"/>
    <w:rsid w:val="00A42693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77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DEE"/>
    <w:rsid w:val="00A44E28"/>
    <w:rsid w:val="00A44F82"/>
    <w:rsid w:val="00A450CF"/>
    <w:rsid w:val="00A450F2"/>
    <w:rsid w:val="00A451D0"/>
    <w:rsid w:val="00A4570E"/>
    <w:rsid w:val="00A45779"/>
    <w:rsid w:val="00A4581C"/>
    <w:rsid w:val="00A4583F"/>
    <w:rsid w:val="00A45A3B"/>
    <w:rsid w:val="00A45BF4"/>
    <w:rsid w:val="00A45F72"/>
    <w:rsid w:val="00A45FF6"/>
    <w:rsid w:val="00A4621F"/>
    <w:rsid w:val="00A46245"/>
    <w:rsid w:val="00A463C4"/>
    <w:rsid w:val="00A464FD"/>
    <w:rsid w:val="00A4652D"/>
    <w:rsid w:val="00A465A9"/>
    <w:rsid w:val="00A46653"/>
    <w:rsid w:val="00A4690A"/>
    <w:rsid w:val="00A46A1D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CA4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0F6A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10"/>
    <w:rsid w:val="00A5204F"/>
    <w:rsid w:val="00A5213D"/>
    <w:rsid w:val="00A521E0"/>
    <w:rsid w:val="00A5235C"/>
    <w:rsid w:val="00A523FD"/>
    <w:rsid w:val="00A52415"/>
    <w:rsid w:val="00A5262A"/>
    <w:rsid w:val="00A527B3"/>
    <w:rsid w:val="00A528E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3D5"/>
    <w:rsid w:val="00A535FB"/>
    <w:rsid w:val="00A53704"/>
    <w:rsid w:val="00A537F4"/>
    <w:rsid w:val="00A5381A"/>
    <w:rsid w:val="00A5397A"/>
    <w:rsid w:val="00A53B09"/>
    <w:rsid w:val="00A541E6"/>
    <w:rsid w:val="00A5420C"/>
    <w:rsid w:val="00A5424B"/>
    <w:rsid w:val="00A542C7"/>
    <w:rsid w:val="00A544BF"/>
    <w:rsid w:val="00A54508"/>
    <w:rsid w:val="00A54728"/>
    <w:rsid w:val="00A549BA"/>
    <w:rsid w:val="00A54A90"/>
    <w:rsid w:val="00A54BD6"/>
    <w:rsid w:val="00A54C8C"/>
    <w:rsid w:val="00A54D16"/>
    <w:rsid w:val="00A54DAA"/>
    <w:rsid w:val="00A54E1A"/>
    <w:rsid w:val="00A551AF"/>
    <w:rsid w:val="00A5520A"/>
    <w:rsid w:val="00A552AA"/>
    <w:rsid w:val="00A554C0"/>
    <w:rsid w:val="00A5579B"/>
    <w:rsid w:val="00A55877"/>
    <w:rsid w:val="00A558AE"/>
    <w:rsid w:val="00A558D8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5F67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7F7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451"/>
    <w:rsid w:val="00A60527"/>
    <w:rsid w:val="00A607EF"/>
    <w:rsid w:val="00A6098D"/>
    <w:rsid w:val="00A60B72"/>
    <w:rsid w:val="00A60BC8"/>
    <w:rsid w:val="00A60D08"/>
    <w:rsid w:val="00A60D9D"/>
    <w:rsid w:val="00A60F7F"/>
    <w:rsid w:val="00A6109E"/>
    <w:rsid w:val="00A61323"/>
    <w:rsid w:val="00A6139E"/>
    <w:rsid w:val="00A6142D"/>
    <w:rsid w:val="00A61471"/>
    <w:rsid w:val="00A616F5"/>
    <w:rsid w:val="00A61828"/>
    <w:rsid w:val="00A6186F"/>
    <w:rsid w:val="00A6188E"/>
    <w:rsid w:val="00A61925"/>
    <w:rsid w:val="00A61931"/>
    <w:rsid w:val="00A61BC6"/>
    <w:rsid w:val="00A61BD9"/>
    <w:rsid w:val="00A61BF1"/>
    <w:rsid w:val="00A61DC9"/>
    <w:rsid w:val="00A61F0F"/>
    <w:rsid w:val="00A61FDC"/>
    <w:rsid w:val="00A62088"/>
    <w:rsid w:val="00A620AA"/>
    <w:rsid w:val="00A621D4"/>
    <w:rsid w:val="00A622C9"/>
    <w:rsid w:val="00A6246C"/>
    <w:rsid w:val="00A62608"/>
    <w:rsid w:val="00A62953"/>
    <w:rsid w:val="00A62961"/>
    <w:rsid w:val="00A62B5B"/>
    <w:rsid w:val="00A62B90"/>
    <w:rsid w:val="00A62CEF"/>
    <w:rsid w:val="00A62D25"/>
    <w:rsid w:val="00A62E97"/>
    <w:rsid w:val="00A62F1F"/>
    <w:rsid w:val="00A62FA9"/>
    <w:rsid w:val="00A62FE4"/>
    <w:rsid w:val="00A630F5"/>
    <w:rsid w:val="00A63173"/>
    <w:rsid w:val="00A6323B"/>
    <w:rsid w:val="00A632F3"/>
    <w:rsid w:val="00A63573"/>
    <w:rsid w:val="00A6372B"/>
    <w:rsid w:val="00A6372F"/>
    <w:rsid w:val="00A63872"/>
    <w:rsid w:val="00A6387B"/>
    <w:rsid w:val="00A638C3"/>
    <w:rsid w:val="00A6393C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3FC2"/>
    <w:rsid w:val="00A64196"/>
    <w:rsid w:val="00A64236"/>
    <w:rsid w:val="00A64422"/>
    <w:rsid w:val="00A64434"/>
    <w:rsid w:val="00A645E3"/>
    <w:rsid w:val="00A64A59"/>
    <w:rsid w:val="00A64BC7"/>
    <w:rsid w:val="00A64CAF"/>
    <w:rsid w:val="00A64DCA"/>
    <w:rsid w:val="00A64EB1"/>
    <w:rsid w:val="00A64EC7"/>
    <w:rsid w:val="00A64FDE"/>
    <w:rsid w:val="00A650CA"/>
    <w:rsid w:val="00A6511F"/>
    <w:rsid w:val="00A65354"/>
    <w:rsid w:val="00A6551F"/>
    <w:rsid w:val="00A655F5"/>
    <w:rsid w:val="00A656EA"/>
    <w:rsid w:val="00A65717"/>
    <w:rsid w:val="00A657CF"/>
    <w:rsid w:val="00A6590E"/>
    <w:rsid w:val="00A6598E"/>
    <w:rsid w:val="00A65B04"/>
    <w:rsid w:val="00A65BB4"/>
    <w:rsid w:val="00A65C9D"/>
    <w:rsid w:val="00A65CBC"/>
    <w:rsid w:val="00A65CD1"/>
    <w:rsid w:val="00A65DDB"/>
    <w:rsid w:val="00A65E3E"/>
    <w:rsid w:val="00A65E4B"/>
    <w:rsid w:val="00A65F4D"/>
    <w:rsid w:val="00A65F73"/>
    <w:rsid w:val="00A65FBF"/>
    <w:rsid w:val="00A65FE9"/>
    <w:rsid w:val="00A66089"/>
    <w:rsid w:val="00A6612A"/>
    <w:rsid w:val="00A6625C"/>
    <w:rsid w:val="00A662B1"/>
    <w:rsid w:val="00A66551"/>
    <w:rsid w:val="00A66557"/>
    <w:rsid w:val="00A667BC"/>
    <w:rsid w:val="00A66818"/>
    <w:rsid w:val="00A66890"/>
    <w:rsid w:val="00A668F7"/>
    <w:rsid w:val="00A66A5A"/>
    <w:rsid w:val="00A66B1F"/>
    <w:rsid w:val="00A66CA4"/>
    <w:rsid w:val="00A66CEC"/>
    <w:rsid w:val="00A66D31"/>
    <w:rsid w:val="00A66E33"/>
    <w:rsid w:val="00A67059"/>
    <w:rsid w:val="00A67096"/>
    <w:rsid w:val="00A67113"/>
    <w:rsid w:val="00A67220"/>
    <w:rsid w:val="00A6739D"/>
    <w:rsid w:val="00A6742E"/>
    <w:rsid w:val="00A67482"/>
    <w:rsid w:val="00A67499"/>
    <w:rsid w:val="00A67561"/>
    <w:rsid w:val="00A675FE"/>
    <w:rsid w:val="00A67630"/>
    <w:rsid w:val="00A677C1"/>
    <w:rsid w:val="00A6789C"/>
    <w:rsid w:val="00A67A82"/>
    <w:rsid w:val="00A67A8E"/>
    <w:rsid w:val="00A67AC6"/>
    <w:rsid w:val="00A67B78"/>
    <w:rsid w:val="00A67B94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353"/>
    <w:rsid w:val="00A7141F"/>
    <w:rsid w:val="00A716B7"/>
    <w:rsid w:val="00A71897"/>
    <w:rsid w:val="00A71A5F"/>
    <w:rsid w:val="00A71C35"/>
    <w:rsid w:val="00A71D6B"/>
    <w:rsid w:val="00A71D8C"/>
    <w:rsid w:val="00A71D95"/>
    <w:rsid w:val="00A71DB1"/>
    <w:rsid w:val="00A72020"/>
    <w:rsid w:val="00A721EB"/>
    <w:rsid w:val="00A72255"/>
    <w:rsid w:val="00A72302"/>
    <w:rsid w:val="00A723D5"/>
    <w:rsid w:val="00A72694"/>
    <w:rsid w:val="00A72B9B"/>
    <w:rsid w:val="00A72BC9"/>
    <w:rsid w:val="00A72DD2"/>
    <w:rsid w:val="00A72E1D"/>
    <w:rsid w:val="00A72E61"/>
    <w:rsid w:val="00A72E89"/>
    <w:rsid w:val="00A72ED7"/>
    <w:rsid w:val="00A72F3D"/>
    <w:rsid w:val="00A72FED"/>
    <w:rsid w:val="00A73124"/>
    <w:rsid w:val="00A734F8"/>
    <w:rsid w:val="00A7385C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3F7"/>
    <w:rsid w:val="00A744A2"/>
    <w:rsid w:val="00A745D9"/>
    <w:rsid w:val="00A746E0"/>
    <w:rsid w:val="00A74824"/>
    <w:rsid w:val="00A74882"/>
    <w:rsid w:val="00A7491E"/>
    <w:rsid w:val="00A7495F"/>
    <w:rsid w:val="00A74BDE"/>
    <w:rsid w:val="00A74DE8"/>
    <w:rsid w:val="00A74E04"/>
    <w:rsid w:val="00A74E79"/>
    <w:rsid w:val="00A74EB9"/>
    <w:rsid w:val="00A74F0D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8A"/>
    <w:rsid w:val="00A75DA1"/>
    <w:rsid w:val="00A7611E"/>
    <w:rsid w:val="00A762EC"/>
    <w:rsid w:val="00A7631F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69"/>
    <w:rsid w:val="00A76BF2"/>
    <w:rsid w:val="00A76C98"/>
    <w:rsid w:val="00A76D1B"/>
    <w:rsid w:val="00A76E48"/>
    <w:rsid w:val="00A76E5A"/>
    <w:rsid w:val="00A76EDB"/>
    <w:rsid w:val="00A76EDF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28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2D2"/>
    <w:rsid w:val="00A8038E"/>
    <w:rsid w:val="00A803B8"/>
    <w:rsid w:val="00A806D6"/>
    <w:rsid w:val="00A807B7"/>
    <w:rsid w:val="00A8081E"/>
    <w:rsid w:val="00A8096E"/>
    <w:rsid w:val="00A80AFF"/>
    <w:rsid w:val="00A80B2C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26"/>
    <w:rsid w:val="00A81A63"/>
    <w:rsid w:val="00A81A7D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282"/>
    <w:rsid w:val="00A834EC"/>
    <w:rsid w:val="00A83521"/>
    <w:rsid w:val="00A83BF1"/>
    <w:rsid w:val="00A83C06"/>
    <w:rsid w:val="00A83CC0"/>
    <w:rsid w:val="00A83E9F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EB0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9F5"/>
    <w:rsid w:val="00A85C85"/>
    <w:rsid w:val="00A85CB1"/>
    <w:rsid w:val="00A85CD1"/>
    <w:rsid w:val="00A85D07"/>
    <w:rsid w:val="00A85D1F"/>
    <w:rsid w:val="00A85E23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965"/>
    <w:rsid w:val="00A86ACD"/>
    <w:rsid w:val="00A86C0D"/>
    <w:rsid w:val="00A86D4D"/>
    <w:rsid w:val="00A86DAB"/>
    <w:rsid w:val="00A86E33"/>
    <w:rsid w:val="00A86E4F"/>
    <w:rsid w:val="00A86FE8"/>
    <w:rsid w:val="00A86FEF"/>
    <w:rsid w:val="00A8729C"/>
    <w:rsid w:val="00A873C7"/>
    <w:rsid w:val="00A87482"/>
    <w:rsid w:val="00A87561"/>
    <w:rsid w:val="00A875EC"/>
    <w:rsid w:val="00A876C5"/>
    <w:rsid w:val="00A87885"/>
    <w:rsid w:val="00A87967"/>
    <w:rsid w:val="00A87A58"/>
    <w:rsid w:val="00A87AAF"/>
    <w:rsid w:val="00A87BA6"/>
    <w:rsid w:val="00A87C98"/>
    <w:rsid w:val="00A87E81"/>
    <w:rsid w:val="00A87F48"/>
    <w:rsid w:val="00A9034E"/>
    <w:rsid w:val="00A903DD"/>
    <w:rsid w:val="00A905F1"/>
    <w:rsid w:val="00A90666"/>
    <w:rsid w:val="00A9067A"/>
    <w:rsid w:val="00A906AE"/>
    <w:rsid w:val="00A9071F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9C6"/>
    <w:rsid w:val="00A91AC8"/>
    <w:rsid w:val="00A91C75"/>
    <w:rsid w:val="00A91F3E"/>
    <w:rsid w:val="00A91F5A"/>
    <w:rsid w:val="00A9219F"/>
    <w:rsid w:val="00A926AE"/>
    <w:rsid w:val="00A92789"/>
    <w:rsid w:val="00A9282C"/>
    <w:rsid w:val="00A92B41"/>
    <w:rsid w:val="00A92C53"/>
    <w:rsid w:val="00A92CDA"/>
    <w:rsid w:val="00A92CF8"/>
    <w:rsid w:val="00A92DA6"/>
    <w:rsid w:val="00A92DD4"/>
    <w:rsid w:val="00A92EE4"/>
    <w:rsid w:val="00A92F82"/>
    <w:rsid w:val="00A92FF1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C2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3A2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2C"/>
    <w:rsid w:val="00A94B40"/>
    <w:rsid w:val="00A94EA1"/>
    <w:rsid w:val="00A94EA2"/>
    <w:rsid w:val="00A9505F"/>
    <w:rsid w:val="00A951B2"/>
    <w:rsid w:val="00A95262"/>
    <w:rsid w:val="00A9526D"/>
    <w:rsid w:val="00A95281"/>
    <w:rsid w:val="00A953AC"/>
    <w:rsid w:val="00A9545A"/>
    <w:rsid w:val="00A954F0"/>
    <w:rsid w:val="00A955B7"/>
    <w:rsid w:val="00A95902"/>
    <w:rsid w:val="00A959C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44E"/>
    <w:rsid w:val="00A96801"/>
    <w:rsid w:val="00A9690F"/>
    <w:rsid w:val="00A9691D"/>
    <w:rsid w:val="00A9692B"/>
    <w:rsid w:val="00A96A08"/>
    <w:rsid w:val="00A96AA0"/>
    <w:rsid w:val="00A96BC0"/>
    <w:rsid w:val="00A96D56"/>
    <w:rsid w:val="00A96D61"/>
    <w:rsid w:val="00A96D7E"/>
    <w:rsid w:val="00A96DB2"/>
    <w:rsid w:val="00A96E9B"/>
    <w:rsid w:val="00A96EAB"/>
    <w:rsid w:val="00A9705E"/>
    <w:rsid w:val="00A9727C"/>
    <w:rsid w:val="00A972A0"/>
    <w:rsid w:val="00A975AB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92"/>
    <w:rsid w:val="00AA08DC"/>
    <w:rsid w:val="00AA08DE"/>
    <w:rsid w:val="00AA0B96"/>
    <w:rsid w:val="00AA0BAA"/>
    <w:rsid w:val="00AA0CA5"/>
    <w:rsid w:val="00AA0E54"/>
    <w:rsid w:val="00AA107E"/>
    <w:rsid w:val="00AA109F"/>
    <w:rsid w:val="00AA116F"/>
    <w:rsid w:val="00AA1399"/>
    <w:rsid w:val="00AA1420"/>
    <w:rsid w:val="00AA1470"/>
    <w:rsid w:val="00AA158B"/>
    <w:rsid w:val="00AA15EF"/>
    <w:rsid w:val="00AA18B0"/>
    <w:rsid w:val="00AA1A0F"/>
    <w:rsid w:val="00AA1ADD"/>
    <w:rsid w:val="00AA1C52"/>
    <w:rsid w:val="00AA1D12"/>
    <w:rsid w:val="00AA1D35"/>
    <w:rsid w:val="00AA1E67"/>
    <w:rsid w:val="00AA1ED6"/>
    <w:rsid w:val="00AA1EEC"/>
    <w:rsid w:val="00AA1FA9"/>
    <w:rsid w:val="00AA1FEE"/>
    <w:rsid w:val="00AA210C"/>
    <w:rsid w:val="00AA2155"/>
    <w:rsid w:val="00AA224B"/>
    <w:rsid w:val="00AA22CC"/>
    <w:rsid w:val="00AA238D"/>
    <w:rsid w:val="00AA23A2"/>
    <w:rsid w:val="00AA23DC"/>
    <w:rsid w:val="00AA258E"/>
    <w:rsid w:val="00AA2664"/>
    <w:rsid w:val="00AA26A6"/>
    <w:rsid w:val="00AA2787"/>
    <w:rsid w:val="00AA27D3"/>
    <w:rsid w:val="00AA2868"/>
    <w:rsid w:val="00AA287B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CC"/>
    <w:rsid w:val="00AA31E5"/>
    <w:rsid w:val="00AA3261"/>
    <w:rsid w:val="00AA3285"/>
    <w:rsid w:val="00AA32DF"/>
    <w:rsid w:val="00AA32E9"/>
    <w:rsid w:val="00AA348D"/>
    <w:rsid w:val="00AA34E4"/>
    <w:rsid w:val="00AA3602"/>
    <w:rsid w:val="00AA361F"/>
    <w:rsid w:val="00AA391E"/>
    <w:rsid w:val="00AA3927"/>
    <w:rsid w:val="00AA3AA0"/>
    <w:rsid w:val="00AA3B07"/>
    <w:rsid w:val="00AA3B36"/>
    <w:rsid w:val="00AA3B44"/>
    <w:rsid w:val="00AA3B97"/>
    <w:rsid w:val="00AA3C38"/>
    <w:rsid w:val="00AA3C94"/>
    <w:rsid w:val="00AA3FF1"/>
    <w:rsid w:val="00AA4166"/>
    <w:rsid w:val="00AA41D0"/>
    <w:rsid w:val="00AA41E5"/>
    <w:rsid w:val="00AA44E6"/>
    <w:rsid w:val="00AA461D"/>
    <w:rsid w:val="00AA466E"/>
    <w:rsid w:val="00AA4757"/>
    <w:rsid w:val="00AA484A"/>
    <w:rsid w:val="00AA48EE"/>
    <w:rsid w:val="00AA490E"/>
    <w:rsid w:val="00AA491B"/>
    <w:rsid w:val="00AA4A17"/>
    <w:rsid w:val="00AA4B1B"/>
    <w:rsid w:val="00AA5279"/>
    <w:rsid w:val="00AA54EE"/>
    <w:rsid w:val="00AA553B"/>
    <w:rsid w:val="00AA5578"/>
    <w:rsid w:val="00AA5584"/>
    <w:rsid w:val="00AA569D"/>
    <w:rsid w:val="00AA5825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47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767"/>
    <w:rsid w:val="00AA78F5"/>
    <w:rsid w:val="00AA792F"/>
    <w:rsid w:val="00AA79EB"/>
    <w:rsid w:val="00AA7C4F"/>
    <w:rsid w:val="00AA7D66"/>
    <w:rsid w:val="00AA7F03"/>
    <w:rsid w:val="00AB001C"/>
    <w:rsid w:val="00AB01CF"/>
    <w:rsid w:val="00AB02C8"/>
    <w:rsid w:val="00AB0408"/>
    <w:rsid w:val="00AB04A1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53"/>
    <w:rsid w:val="00AB1C92"/>
    <w:rsid w:val="00AB1C99"/>
    <w:rsid w:val="00AB1D28"/>
    <w:rsid w:val="00AB1D2C"/>
    <w:rsid w:val="00AB1FB7"/>
    <w:rsid w:val="00AB222D"/>
    <w:rsid w:val="00AB23E2"/>
    <w:rsid w:val="00AB2479"/>
    <w:rsid w:val="00AB255D"/>
    <w:rsid w:val="00AB2569"/>
    <w:rsid w:val="00AB2601"/>
    <w:rsid w:val="00AB27AF"/>
    <w:rsid w:val="00AB2808"/>
    <w:rsid w:val="00AB282B"/>
    <w:rsid w:val="00AB2857"/>
    <w:rsid w:val="00AB2A04"/>
    <w:rsid w:val="00AB2AAB"/>
    <w:rsid w:val="00AB2B3A"/>
    <w:rsid w:val="00AB2DDE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9D9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06"/>
    <w:rsid w:val="00AB542D"/>
    <w:rsid w:val="00AB5541"/>
    <w:rsid w:val="00AB5566"/>
    <w:rsid w:val="00AB563D"/>
    <w:rsid w:val="00AB5721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4DD"/>
    <w:rsid w:val="00AB65BA"/>
    <w:rsid w:val="00AB65C4"/>
    <w:rsid w:val="00AB66A3"/>
    <w:rsid w:val="00AB66DC"/>
    <w:rsid w:val="00AB66F4"/>
    <w:rsid w:val="00AB69AA"/>
    <w:rsid w:val="00AB6B3B"/>
    <w:rsid w:val="00AB6C0C"/>
    <w:rsid w:val="00AB6DF7"/>
    <w:rsid w:val="00AB706E"/>
    <w:rsid w:val="00AB70CB"/>
    <w:rsid w:val="00AB7134"/>
    <w:rsid w:val="00AB7199"/>
    <w:rsid w:val="00AB76D5"/>
    <w:rsid w:val="00AB775B"/>
    <w:rsid w:val="00AB7787"/>
    <w:rsid w:val="00AB77DB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A0C"/>
    <w:rsid w:val="00AC1A1C"/>
    <w:rsid w:val="00AC1C31"/>
    <w:rsid w:val="00AC1CA1"/>
    <w:rsid w:val="00AC1CAA"/>
    <w:rsid w:val="00AC1CF7"/>
    <w:rsid w:val="00AC1E8C"/>
    <w:rsid w:val="00AC1EFF"/>
    <w:rsid w:val="00AC1F53"/>
    <w:rsid w:val="00AC21FD"/>
    <w:rsid w:val="00AC2331"/>
    <w:rsid w:val="00AC246E"/>
    <w:rsid w:val="00AC26E1"/>
    <w:rsid w:val="00AC280D"/>
    <w:rsid w:val="00AC2A6B"/>
    <w:rsid w:val="00AC2BE5"/>
    <w:rsid w:val="00AC2D4D"/>
    <w:rsid w:val="00AC2D4E"/>
    <w:rsid w:val="00AC2D65"/>
    <w:rsid w:val="00AC304B"/>
    <w:rsid w:val="00AC3084"/>
    <w:rsid w:val="00AC3092"/>
    <w:rsid w:val="00AC31D2"/>
    <w:rsid w:val="00AC322F"/>
    <w:rsid w:val="00AC32D2"/>
    <w:rsid w:val="00AC33E5"/>
    <w:rsid w:val="00AC3431"/>
    <w:rsid w:val="00AC35D5"/>
    <w:rsid w:val="00AC35E6"/>
    <w:rsid w:val="00AC3630"/>
    <w:rsid w:val="00AC3691"/>
    <w:rsid w:val="00AC3744"/>
    <w:rsid w:val="00AC38E9"/>
    <w:rsid w:val="00AC39A8"/>
    <w:rsid w:val="00AC39B0"/>
    <w:rsid w:val="00AC39EE"/>
    <w:rsid w:val="00AC3B2E"/>
    <w:rsid w:val="00AC3CB1"/>
    <w:rsid w:val="00AC3EEA"/>
    <w:rsid w:val="00AC4095"/>
    <w:rsid w:val="00AC419C"/>
    <w:rsid w:val="00AC428F"/>
    <w:rsid w:val="00AC42A8"/>
    <w:rsid w:val="00AC45D6"/>
    <w:rsid w:val="00AC462D"/>
    <w:rsid w:val="00AC46FE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3E7"/>
    <w:rsid w:val="00AC5412"/>
    <w:rsid w:val="00AC5439"/>
    <w:rsid w:val="00AC551E"/>
    <w:rsid w:val="00AC57E0"/>
    <w:rsid w:val="00AC5A3B"/>
    <w:rsid w:val="00AC5A9E"/>
    <w:rsid w:val="00AC5BE9"/>
    <w:rsid w:val="00AC5D8C"/>
    <w:rsid w:val="00AC6139"/>
    <w:rsid w:val="00AC61B3"/>
    <w:rsid w:val="00AC63F4"/>
    <w:rsid w:val="00AC6488"/>
    <w:rsid w:val="00AC6521"/>
    <w:rsid w:val="00AC6522"/>
    <w:rsid w:val="00AC65F2"/>
    <w:rsid w:val="00AC683C"/>
    <w:rsid w:val="00AC690A"/>
    <w:rsid w:val="00AC69BE"/>
    <w:rsid w:val="00AC6A26"/>
    <w:rsid w:val="00AC6A8B"/>
    <w:rsid w:val="00AC6C7A"/>
    <w:rsid w:val="00AC6D0A"/>
    <w:rsid w:val="00AC6E42"/>
    <w:rsid w:val="00AC7091"/>
    <w:rsid w:val="00AC70C2"/>
    <w:rsid w:val="00AC71E2"/>
    <w:rsid w:val="00AC7327"/>
    <w:rsid w:val="00AC7339"/>
    <w:rsid w:val="00AC744C"/>
    <w:rsid w:val="00AC752D"/>
    <w:rsid w:val="00AC764B"/>
    <w:rsid w:val="00AC76F5"/>
    <w:rsid w:val="00AC789A"/>
    <w:rsid w:val="00AC78F7"/>
    <w:rsid w:val="00AC796A"/>
    <w:rsid w:val="00AC7BE8"/>
    <w:rsid w:val="00AC7C31"/>
    <w:rsid w:val="00AC7D7F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0E43"/>
    <w:rsid w:val="00AD0FF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1D"/>
    <w:rsid w:val="00AD1730"/>
    <w:rsid w:val="00AD1854"/>
    <w:rsid w:val="00AD1931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5B9"/>
    <w:rsid w:val="00AD264A"/>
    <w:rsid w:val="00AD26ED"/>
    <w:rsid w:val="00AD284F"/>
    <w:rsid w:val="00AD287F"/>
    <w:rsid w:val="00AD28FD"/>
    <w:rsid w:val="00AD2A2B"/>
    <w:rsid w:val="00AD2ACB"/>
    <w:rsid w:val="00AD2B01"/>
    <w:rsid w:val="00AD2BAD"/>
    <w:rsid w:val="00AD2C0D"/>
    <w:rsid w:val="00AD2D96"/>
    <w:rsid w:val="00AD2DE3"/>
    <w:rsid w:val="00AD2E2E"/>
    <w:rsid w:val="00AD2E96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2F2"/>
    <w:rsid w:val="00AD463E"/>
    <w:rsid w:val="00AD46E9"/>
    <w:rsid w:val="00AD48F9"/>
    <w:rsid w:val="00AD4A10"/>
    <w:rsid w:val="00AD4B08"/>
    <w:rsid w:val="00AD4B38"/>
    <w:rsid w:val="00AD4C22"/>
    <w:rsid w:val="00AD4C76"/>
    <w:rsid w:val="00AD4CF1"/>
    <w:rsid w:val="00AD4D54"/>
    <w:rsid w:val="00AD4DD5"/>
    <w:rsid w:val="00AD4E2C"/>
    <w:rsid w:val="00AD4E45"/>
    <w:rsid w:val="00AD4E9E"/>
    <w:rsid w:val="00AD4ED9"/>
    <w:rsid w:val="00AD501F"/>
    <w:rsid w:val="00AD514B"/>
    <w:rsid w:val="00AD5272"/>
    <w:rsid w:val="00AD528B"/>
    <w:rsid w:val="00AD550A"/>
    <w:rsid w:val="00AD59CC"/>
    <w:rsid w:val="00AD5B4C"/>
    <w:rsid w:val="00AD5C20"/>
    <w:rsid w:val="00AD5C83"/>
    <w:rsid w:val="00AD5D8B"/>
    <w:rsid w:val="00AD5D91"/>
    <w:rsid w:val="00AD5DD7"/>
    <w:rsid w:val="00AD5E0A"/>
    <w:rsid w:val="00AD5F16"/>
    <w:rsid w:val="00AD6015"/>
    <w:rsid w:val="00AD60EB"/>
    <w:rsid w:val="00AD610F"/>
    <w:rsid w:val="00AD62BC"/>
    <w:rsid w:val="00AD632A"/>
    <w:rsid w:val="00AD63BA"/>
    <w:rsid w:val="00AD678D"/>
    <w:rsid w:val="00AD6808"/>
    <w:rsid w:val="00AD6863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1A1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B27"/>
    <w:rsid w:val="00AD7C65"/>
    <w:rsid w:val="00AE0074"/>
    <w:rsid w:val="00AE020E"/>
    <w:rsid w:val="00AE0576"/>
    <w:rsid w:val="00AE060F"/>
    <w:rsid w:val="00AE071F"/>
    <w:rsid w:val="00AE07B6"/>
    <w:rsid w:val="00AE088F"/>
    <w:rsid w:val="00AE08A0"/>
    <w:rsid w:val="00AE08F3"/>
    <w:rsid w:val="00AE0963"/>
    <w:rsid w:val="00AE0A52"/>
    <w:rsid w:val="00AE0CE0"/>
    <w:rsid w:val="00AE0D23"/>
    <w:rsid w:val="00AE0DA8"/>
    <w:rsid w:val="00AE0E9E"/>
    <w:rsid w:val="00AE139E"/>
    <w:rsid w:val="00AE1418"/>
    <w:rsid w:val="00AE14B7"/>
    <w:rsid w:val="00AE14CD"/>
    <w:rsid w:val="00AE158D"/>
    <w:rsid w:val="00AE1625"/>
    <w:rsid w:val="00AE1702"/>
    <w:rsid w:val="00AE1854"/>
    <w:rsid w:val="00AE1AB9"/>
    <w:rsid w:val="00AE1C0D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20F"/>
    <w:rsid w:val="00AE33ED"/>
    <w:rsid w:val="00AE3479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4CE"/>
    <w:rsid w:val="00AE4518"/>
    <w:rsid w:val="00AE4557"/>
    <w:rsid w:val="00AE4613"/>
    <w:rsid w:val="00AE46A7"/>
    <w:rsid w:val="00AE4726"/>
    <w:rsid w:val="00AE477C"/>
    <w:rsid w:val="00AE47B4"/>
    <w:rsid w:val="00AE4949"/>
    <w:rsid w:val="00AE4A1F"/>
    <w:rsid w:val="00AE4B09"/>
    <w:rsid w:val="00AE4B4B"/>
    <w:rsid w:val="00AE4B5C"/>
    <w:rsid w:val="00AE4BD7"/>
    <w:rsid w:val="00AE4C51"/>
    <w:rsid w:val="00AE4C55"/>
    <w:rsid w:val="00AE4C57"/>
    <w:rsid w:val="00AE4CAD"/>
    <w:rsid w:val="00AE4D72"/>
    <w:rsid w:val="00AE4EBE"/>
    <w:rsid w:val="00AE4F01"/>
    <w:rsid w:val="00AE4F1D"/>
    <w:rsid w:val="00AE5107"/>
    <w:rsid w:val="00AE510D"/>
    <w:rsid w:val="00AE52BB"/>
    <w:rsid w:val="00AE531F"/>
    <w:rsid w:val="00AE535D"/>
    <w:rsid w:val="00AE54E4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7EC"/>
    <w:rsid w:val="00AE69BD"/>
    <w:rsid w:val="00AE6A9B"/>
    <w:rsid w:val="00AE6CBB"/>
    <w:rsid w:val="00AE6CF6"/>
    <w:rsid w:val="00AE6D12"/>
    <w:rsid w:val="00AE6EEB"/>
    <w:rsid w:val="00AE6F5B"/>
    <w:rsid w:val="00AE703F"/>
    <w:rsid w:val="00AE71BA"/>
    <w:rsid w:val="00AE723D"/>
    <w:rsid w:val="00AE72D3"/>
    <w:rsid w:val="00AE73ED"/>
    <w:rsid w:val="00AE75A9"/>
    <w:rsid w:val="00AE767D"/>
    <w:rsid w:val="00AE77C7"/>
    <w:rsid w:val="00AE77F1"/>
    <w:rsid w:val="00AE784D"/>
    <w:rsid w:val="00AE78BC"/>
    <w:rsid w:val="00AE7992"/>
    <w:rsid w:val="00AE7ABE"/>
    <w:rsid w:val="00AE7B93"/>
    <w:rsid w:val="00AE7D16"/>
    <w:rsid w:val="00AE7E80"/>
    <w:rsid w:val="00AE7F16"/>
    <w:rsid w:val="00AF01F3"/>
    <w:rsid w:val="00AF02C9"/>
    <w:rsid w:val="00AF0303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20F"/>
    <w:rsid w:val="00AF1414"/>
    <w:rsid w:val="00AF1489"/>
    <w:rsid w:val="00AF14F9"/>
    <w:rsid w:val="00AF15B9"/>
    <w:rsid w:val="00AF1678"/>
    <w:rsid w:val="00AF1703"/>
    <w:rsid w:val="00AF1719"/>
    <w:rsid w:val="00AF1723"/>
    <w:rsid w:val="00AF180B"/>
    <w:rsid w:val="00AF1958"/>
    <w:rsid w:val="00AF19CF"/>
    <w:rsid w:val="00AF1AF5"/>
    <w:rsid w:val="00AF1BF3"/>
    <w:rsid w:val="00AF1C1A"/>
    <w:rsid w:val="00AF1C43"/>
    <w:rsid w:val="00AF1CBC"/>
    <w:rsid w:val="00AF1D70"/>
    <w:rsid w:val="00AF2078"/>
    <w:rsid w:val="00AF20C8"/>
    <w:rsid w:val="00AF21E6"/>
    <w:rsid w:val="00AF226C"/>
    <w:rsid w:val="00AF2288"/>
    <w:rsid w:val="00AF235A"/>
    <w:rsid w:val="00AF236B"/>
    <w:rsid w:val="00AF244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AC"/>
    <w:rsid w:val="00AF31DE"/>
    <w:rsid w:val="00AF31FA"/>
    <w:rsid w:val="00AF3293"/>
    <w:rsid w:val="00AF3623"/>
    <w:rsid w:val="00AF3742"/>
    <w:rsid w:val="00AF37AD"/>
    <w:rsid w:val="00AF3896"/>
    <w:rsid w:val="00AF3A57"/>
    <w:rsid w:val="00AF3A59"/>
    <w:rsid w:val="00AF3AAF"/>
    <w:rsid w:val="00AF3C80"/>
    <w:rsid w:val="00AF3C8C"/>
    <w:rsid w:val="00AF3C92"/>
    <w:rsid w:val="00AF3F50"/>
    <w:rsid w:val="00AF4005"/>
    <w:rsid w:val="00AF41FC"/>
    <w:rsid w:val="00AF4279"/>
    <w:rsid w:val="00AF429C"/>
    <w:rsid w:val="00AF438E"/>
    <w:rsid w:val="00AF43FE"/>
    <w:rsid w:val="00AF4533"/>
    <w:rsid w:val="00AF456A"/>
    <w:rsid w:val="00AF457C"/>
    <w:rsid w:val="00AF45C4"/>
    <w:rsid w:val="00AF4648"/>
    <w:rsid w:val="00AF496C"/>
    <w:rsid w:val="00AF4B0E"/>
    <w:rsid w:val="00AF4B50"/>
    <w:rsid w:val="00AF4C3A"/>
    <w:rsid w:val="00AF4C42"/>
    <w:rsid w:val="00AF4C8A"/>
    <w:rsid w:val="00AF4D4E"/>
    <w:rsid w:val="00AF4DCC"/>
    <w:rsid w:val="00AF4FAB"/>
    <w:rsid w:val="00AF5021"/>
    <w:rsid w:val="00AF528F"/>
    <w:rsid w:val="00AF531F"/>
    <w:rsid w:val="00AF5354"/>
    <w:rsid w:val="00AF5363"/>
    <w:rsid w:val="00AF53A7"/>
    <w:rsid w:val="00AF545A"/>
    <w:rsid w:val="00AF54E4"/>
    <w:rsid w:val="00AF554E"/>
    <w:rsid w:val="00AF566C"/>
    <w:rsid w:val="00AF56E4"/>
    <w:rsid w:val="00AF5734"/>
    <w:rsid w:val="00AF5843"/>
    <w:rsid w:val="00AF5928"/>
    <w:rsid w:val="00AF5A17"/>
    <w:rsid w:val="00AF5A7D"/>
    <w:rsid w:val="00AF5BBB"/>
    <w:rsid w:val="00AF5C9B"/>
    <w:rsid w:val="00AF5EA5"/>
    <w:rsid w:val="00AF5F78"/>
    <w:rsid w:val="00AF614E"/>
    <w:rsid w:val="00AF63A9"/>
    <w:rsid w:val="00AF6591"/>
    <w:rsid w:val="00AF65B6"/>
    <w:rsid w:val="00AF66F1"/>
    <w:rsid w:val="00AF683A"/>
    <w:rsid w:val="00AF68DD"/>
    <w:rsid w:val="00AF692D"/>
    <w:rsid w:val="00AF6AE3"/>
    <w:rsid w:val="00AF6B1B"/>
    <w:rsid w:val="00AF6B60"/>
    <w:rsid w:val="00AF6DB8"/>
    <w:rsid w:val="00AF6DEE"/>
    <w:rsid w:val="00AF70D0"/>
    <w:rsid w:val="00AF724C"/>
    <w:rsid w:val="00AF738A"/>
    <w:rsid w:val="00AF7546"/>
    <w:rsid w:val="00AF767D"/>
    <w:rsid w:val="00AF7A91"/>
    <w:rsid w:val="00AF7CDF"/>
    <w:rsid w:val="00AF7D19"/>
    <w:rsid w:val="00AF7D95"/>
    <w:rsid w:val="00AF7DAB"/>
    <w:rsid w:val="00AF7E1C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AAE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9E4"/>
    <w:rsid w:val="00B01A7A"/>
    <w:rsid w:val="00B01B96"/>
    <w:rsid w:val="00B01C12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57C"/>
    <w:rsid w:val="00B026FA"/>
    <w:rsid w:val="00B0286B"/>
    <w:rsid w:val="00B0298D"/>
    <w:rsid w:val="00B02A4C"/>
    <w:rsid w:val="00B02AEA"/>
    <w:rsid w:val="00B02BDD"/>
    <w:rsid w:val="00B02BF3"/>
    <w:rsid w:val="00B02F48"/>
    <w:rsid w:val="00B02FAE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C54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592"/>
    <w:rsid w:val="00B05629"/>
    <w:rsid w:val="00B05688"/>
    <w:rsid w:val="00B0579D"/>
    <w:rsid w:val="00B05C15"/>
    <w:rsid w:val="00B05D86"/>
    <w:rsid w:val="00B05DEF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4C6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28D"/>
    <w:rsid w:val="00B10335"/>
    <w:rsid w:val="00B104E3"/>
    <w:rsid w:val="00B1050F"/>
    <w:rsid w:val="00B1060C"/>
    <w:rsid w:val="00B1093D"/>
    <w:rsid w:val="00B10A86"/>
    <w:rsid w:val="00B10BD1"/>
    <w:rsid w:val="00B10C13"/>
    <w:rsid w:val="00B10DDA"/>
    <w:rsid w:val="00B10E2C"/>
    <w:rsid w:val="00B10EC2"/>
    <w:rsid w:val="00B1101B"/>
    <w:rsid w:val="00B1109B"/>
    <w:rsid w:val="00B1111E"/>
    <w:rsid w:val="00B111BF"/>
    <w:rsid w:val="00B113A9"/>
    <w:rsid w:val="00B11494"/>
    <w:rsid w:val="00B114B7"/>
    <w:rsid w:val="00B114C4"/>
    <w:rsid w:val="00B115A1"/>
    <w:rsid w:val="00B115B5"/>
    <w:rsid w:val="00B1168D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2AD"/>
    <w:rsid w:val="00B123BA"/>
    <w:rsid w:val="00B126FA"/>
    <w:rsid w:val="00B12830"/>
    <w:rsid w:val="00B12A59"/>
    <w:rsid w:val="00B12CA4"/>
    <w:rsid w:val="00B12D2F"/>
    <w:rsid w:val="00B12F78"/>
    <w:rsid w:val="00B12FD5"/>
    <w:rsid w:val="00B13286"/>
    <w:rsid w:val="00B1329C"/>
    <w:rsid w:val="00B13343"/>
    <w:rsid w:val="00B133AD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844"/>
    <w:rsid w:val="00B148FB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592"/>
    <w:rsid w:val="00B1667C"/>
    <w:rsid w:val="00B16704"/>
    <w:rsid w:val="00B16728"/>
    <w:rsid w:val="00B167A6"/>
    <w:rsid w:val="00B1684D"/>
    <w:rsid w:val="00B168F9"/>
    <w:rsid w:val="00B16975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92"/>
    <w:rsid w:val="00B17CD4"/>
    <w:rsid w:val="00B17D9C"/>
    <w:rsid w:val="00B17DB1"/>
    <w:rsid w:val="00B17EE5"/>
    <w:rsid w:val="00B17F23"/>
    <w:rsid w:val="00B20057"/>
    <w:rsid w:val="00B202FE"/>
    <w:rsid w:val="00B2034E"/>
    <w:rsid w:val="00B2043A"/>
    <w:rsid w:val="00B2048B"/>
    <w:rsid w:val="00B205EC"/>
    <w:rsid w:val="00B20A46"/>
    <w:rsid w:val="00B20AE3"/>
    <w:rsid w:val="00B20AEA"/>
    <w:rsid w:val="00B20C35"/>
    <w:rsid w:val="00B20CFA"/>
    <w:rsid w:val="00B20D23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B99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C5E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582"/>
    <w:rsid w:val="00B24620"/>
    <w:rsid w:val="00B2465F"/>
    <w:rsid w:val="00B24708"/>
    <w:rsid w:val="00B247A3"/>
    <w:rsid w:val="00B2498B"/>
    <w:rsid w:val="00B24B39"/>
    <w:rsid w:val="00B24B93"/>
    <w:rsid w:val="00B24C1C"/>
    <w:rsid w:val="00B24D59"/>
    <w:rsid w:val="00B24F3C"/>
    <w:rsid w:val="00B24F49"/>
    <w:rsid w:val="00B251B1"/>
    <w:rsid w:val="00B25370"/>
    <w:rsid w:val="00B253BD"/>
    <w:rsid w:val="00B2544E"/>
    <w:rsid w:val="00B25468"/>
    <w:rsid w:val="00B254EC"/>
    <w:rsid w:val="00B25585"/>
    <w:rsid w:val="00B25803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185"/>
    <w:rsid w:val="00B2628C"/>
    <w:rsid w:val="00B26377"/>
    <w:rsid w:val="00B26586"/>
    <w:rsid w:val="00B269CE"/>
    <w:rsid w:val="00B26B41"/>
    <w:rsid w:val="00B26C5D"/>
    <w:rsid w:val="00B26CE1"/>
    <w:rsid w:val="00B26E3F"/>
    <w:rsid w:val="00B26F56"/>
    <w:rsid w:val="00B26F6A"/>
    <w:rsid w:val="00B2757B"/>
    <w:rsid w:val="00B275BB"/>
    <w:rsid w:val="00B275BE"/>
    <w:rsid w:val="00B278DB"/>
    <w:rsid w:val="00B27C9B"/>
    <w:rsid w:val="00B27D54"/>
    <w:rsid w:val="00B27D5A"/>
    <w:rsid w:val="00B27D71"/>
    <w:rsid w:val="00B27D7F"/>
    <w:rsid w:val="00B300BD"/>
    <w:rsid w:val="00B30359"/>
    <w:rsid w:val="00B303E7"/>
    <w:rsid w:val="00B30411"/>
    <w:rsid w:val="00B30475"/>
    <w:rsid w:val="00B305C0"/>
    <w:rsid w:val="00B307C6"/>
    <w:rsid w:val="00B30866"/>
    <w:rsid w:val="00B30935"/>
    <w:rsid w:val="00B309D2"/>
    <w:rsid w:val="00B30A55"/>
    <w:rsid w:val="00B30E74"/>
    <w:rsid w:val="00B30F39"/>
    <w:rsid w:val="00B310EE"/>
    <w:rsid w:val="00B3112F"/>
    <w:rsid w:val="00B311CC"/>
    <w:rsid w:val="00B31252"/>
    <w:rsid w:val="00B312B1"/>
    <w:rsid w:val="00B315BB"/>
    <w:rsid w:val="00B315CC"/>
    <w:rsid w:val="00B3187E"/>
    <w:rsid w:val="00B318EE"/>
    <w:rsid w:val="00B31905"/>
    <w:rsid w:val="00B31A1E"/>
    <w:rsid w:val="00B31B71"/>
    <w:rsid w:val="00B31D99"/>
    <w:rsid w:val="00B31E5F"/>
    <w:rsid w:val="00B32206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20D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6F0"/>
    <w:rsid w:val="00B36731"/>
    <w:rsid w:val="00B3676A"/>
    <w:rsid w:val="00B36805"/>
    <w:rsid w:val="00B36931"/>
    <w:rsid w:val="00B36B7C"/>
    <w:rsid w:val="00B36BA5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424"/>
    <w:rsid w:val="00B3792A"/>
    <w:rsid w:val="00B37937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3"/>
    <w:rsid w:val="00B40AF5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725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D4"/>
    <w:rsid w:val="00B424F2"/>
    <w:rsid w:val="00B426F3"/>
    <w:rsid w:val="00B4279C"/>
    <w:rsid w:val="00B427E4"/>
    <w:rsid w:val="00B42879"/>
    <w:rsid w:val="00B4287C"/>
    <w:rsid w:val="00B429A7"/>
    <w:rsid w:val="00B42A33"/>
    <w:rsid w:val="00B42AD0"/>
    <w:rsid w:val="00B42B62"/>
    <w:rsid w:val="00B42B9A"/>
    <w:rsid w:val="00B42BC3"/>
    <w:rsid w:val="00B42E75"/>
    <w:rsid w:val="00B42F09"/>
    <w:rsid w:val="00B43068"/>
    <w:rsid w:val="00B430D3"/>
    <w:rsid w:val="00B4317F"/>
    <w:rsid w:val="00B4326A"/>
    <w:rsid w:val="00B43292"/>
    <w:rsid w:val="00B432D4"/>
    <w:rsid w:val="00B434B2"/>
    <w:rsid w:val="00B437BD"/>
    <w:rsid w:val="00B43985"/>
    <w:rsid w:val="00B439FA"/>
    <w:rsid w:val="00B43C60"/>
    <w:rsid w:val="00B43D4D"/>
    <w:rsid w:val="00B4406D"/>
    <w:rsid w:val="00B440CF"/>
    <w:rsid w:val="00B44195"/>
    <w:rsid w:val="00B44236"/>
    <w:rsid w:val="00B4425A"/>
    <w:rsid w:val="00B442B6"/>
    <w:rsid w:val="00B442DE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4A"/>
    <w:rsid w:val="00B45192"/>
    <w:rsid w:val="00B45367"/>
    <w:rsid w:val="00B453FF"/>
    <w:rsid w:val="00B4540E"/>
    <w:rsid w:val="00B454E9"/>
    <w:rsid w:val="00B4581A"/>
    <w:rsid w:val="00B45A3D"/>
    <w:rsid w:val="00B45A61"/>
    <w:rsid w:val="00B45BCF"/>
    <w:rsid w:val="00B45F47"/>
    <w:rsid w:val="00B46177"/>
    <w:rsid w:val="00B4622C"/>
    <w:rsid w:val="00B462D6"/>
    <w:rsid w:val="00B463C0"/>
    <w:rsid w:val="00B46544"/>
    <w:rsid w:val="00B46681"/>
    <w:rsid w:val="00B466E8"/>
    <w:rsid w:val="00B468C8"/>
    <w:rsid w:val="00B46A2C"/>
    <w:rsid w:val="00B46B35"/>
    <w:rsid w:val="00B46BBB"/>
    <w:rsid w:val="00B46CC8"/>
    <w:rsid w:val="00B46CDF"/>
    <w:rsid w:val="00B46D68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E79"/>
    <w:rsid w:val="00B47EE4"/>
    <w:rsid w:val="00B47F12"/>
    <w:rsid w:val="00B47F1F"/>
    <w:rsid w:val="00B47F88"/>
    <w:rsid w:val="00B4E02D"/>
    <w:rsid w:val="00B501C2"/>
    <w:rsid w:val="00B5020A"/>
    <w:rsid w:val="00B50353"/>
    <w:rsid w:val="00B50466"/>
    <w:rsid w:val="00B50494"/>
    <w:rsid w:val="00B504F7"/>
    <w:rsid w:val="00B5055B"/>
    <w:rsid w:val="00B50912"/>
    <w:rsid w:val="00B50957"/>
    <w:rsid w:val="00B509C8"/>
    <w:rsid w:val="00B50CBF"/>
    <w:rsid w:val="00B50E38"/>
    <w:rsid w:val="00B50E4E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25"/>
    <w:rsid w:val="00B51A40"/>
    <w:rsid w:val="00B51A4B"/>
    <w:rsid w:val="00B51B72"/>
    <w:rsid w:val="00B51B9E"/>
    <w:rsid w:val="00B51C7D"/>
    <w:rsid w:val="00B51D57"/>
    <w:rsid w:val="00B51FEF"/>
    <w:rsid w:val="00B52078"/>
    <w:rsid w:val="00B520E8"/>
    <w:rsid w:val="00B52193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30"/>
    <w:rsid w:val="00B529F2"/>
    <w:rsid w:val="00B52AAD"/>
    <w:rsid w:val="00B52D69"/>
    <w:rsid w:val="00B52F6C"/>
    <w:rsid w:val="00B52FEA"/>
    <w:rsid w:val="00B53023"/>
    <w:rsid w:val="00B530BB"/>
    <w:rsid w:val="00B53240"/>
    <w:rsid w:val="00B53484"/>
    <w:rsid w:val="00B534EE"/>
    <w:rsid w:val="00B53822"/>
    <w:rsid w:val="00B53827"/>
    <w:rsid w:val="00B539AB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3F6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28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22C"/>
    <w:rsid w:val="00B5637F"/>
    <w:rsid w:val="00B5650C"/>
    <w:rsid w:val="00B56517"/>
    <w:rsid w:val="00B56625"/>
    <w:rsid w:val="00B566E0"/>
    <w:rsid w:val="00B5685D"/>
    <w:rsid w:val="00B569E9"/>
    <w:rsid w:val="00B56A17"/>
    <w:rsid w:val="00B56ABE"/>
    <w:rsid w:val="00B56AE3"/>
    <w:rsid w:val="00B56BF7"/>
    <w:rsid w:val="00B56CB5"/>
    <w:rsid w:val="00B56DC1"/>
    <w:rsid w:val="00B56DC9"/>
    <w:rsid w:val="00B56F9A"/>
    <w:rsid w:val="00B57089"/>
    <w:rsid w:val="00B571A3"/>
    <w:rsid w:val="00B573D3"/>
    <w:rsid w:val="00B573F0"/>
    <w:rsid w:val="00B574F7"/>
    <w:rsid w:val="00B57561"/>
    <w:rsid w:val="00B575B6"/>
    <w:rsid w:val="00B5767D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2CCD"/>
    <w:rsid w:val="00B6301E"/>
    <w:rsid w:val="00B63071"/>
    <w:rsid w:val="00B63169"/>
    <w:rsid w:val="00B6326D"/>
    <w:rsid w:val="00B63410"/>
    <w:rsid w:val="00B637C4"/>
    <w:rsid w:val="00B637E7"/>
    <w:rsid w:val="00B63870"/>
    <w:rsid w:val="00B63B1B"/>
    <w:rsid w:val="00B63DA4"/>
    <w:rsid w:val="00B63F20"/>
    <w:rsid w:val="00B63FCE"/>
    <w:rsid w:val="00B640AB"/>
    <w:rsid w:val="00B6415B"/>
    <w:rsid w:val="00B64212"/>
    <w:rsid w:val="00B64270"/>
    <w:rsid w:val="00B642E3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4E00"/>
    <w:rsid w:val="00B64FCD"/>
    <w:rsid w:val="00B65029"/>
    <w:rsid w:val="00B6510F"/>
    <w:rsid w:val="00B652B0"/>
    <w:rsid w:val="00B65590"/>
    <w:rsid w:val="00B656E8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25"/>
    <w:rsid w:val="00B664DD"/>
    <w:rsid w:val="00B664EC"/>
    <w:rsid w:val="00B66801"/>
    <w:rsid w:val="00B66947"/>
    <w:rsid w:val="00B66B3B"/>
    <w:rsid w:val="00B66C7F"/>
    <w:rsid w:val="00B66D12"/>
    <w:rsid w:val="00B66D5F"/>
    <w:rsid w:val="00B66D96"/>
    <w:rsid w:val="00B66E53"/>
    <w:rsid w:val="00B66F0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803"/>
    <w:rsid w:val="00B7096D"/>
    <w:rsid w:val="00B70A49"/>
    <w:rsid w:val="00B70ACC"/>
    <w:rsid w:val="00B70B9E"/>
    <w:rsid w:val="00B70BC6"/>
    <w:rsid w:val="00B70C72"/>
    <w:rsid w:val="00B70DF7"/>
    <w:rsid w:val="00B70E7F"/>
    <w:rsid w:val="00B70EDB"/>
    <w:rsid w:val="00B710AC"/>
    <w:rsid w:val="00B71169"/>
    <w:rsid w:val="00B711B6"/>
    <w:rsid w:val="00B711B7"/>
    <w:rsid w:val="00B711D5"/>
    <w:rsid w:val="00B711E5"/>
    <w:rsid w:val="00B713A5"/>
    <w:rsid w:val="00B714E2"/>
    <w:rsid w:val="00B71574"/>
    <w:rsid w:val="00B7160A"/>
    <w:rsid w:val="00B717CF"/>
    <w:rsid w:val="00B71A4A"/>
    <w:rsid w:val="00B71A5D"/>
    <w:rsid w:val="00B71CD6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6B"/>
    <w:rsid w:val="00B736D3"/>
    <w:rsid w:val="00B737C7"/>
    <w:rsid w:val="00B73823"/>
    <w:rsid w:val="00B7382F"/>
    <w:rsid w:val="00B738F6"/>
    <w:rsid w:val="00B73954"/>
    <w:rsid w:val="00B73977"/>
    <w:rsid w:val="00B73C61"/>
    <w:rsid w:val="00B73EFE"/>
    <w:rsid w:val="00B73F01"/>
    <w:rsid w:val="00B74083"/>
    <w:rsid w:val="00B74123"/>
    <w:rsid w:val="00B741B7"/>
    <w:rsid w:val="00B741DB"/>
    <w:rsid w:val="00B742C3"/>
    <w:rsid w:val="00B74306"/>
    <w:rsid w:val="00B7438A"/>
    <w:rsid w:val="00B7452F"/>
    <w:rsid w:val="00B74770"/>
    <w:rsid w:val="00B7487A"/>
    <w:rsid w:val="00B74910"/>
    <w:rsid w:val="00B74913"/>
    <w:rsid w:val="00B749CB"/>
    <w:rsid w:val="00B74A0D"/>
    <w:rsid w:val="00B74B9E"/>
    <w:rsid w:val="00B74D9F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02"/>
    <w:rsid w:val="00B75F2C"/>
    <w:rsid w:val="00B76098"/>
    <w:rsid w:val="00B760B4"/>
    <w:rsid w:val="00B7623C"/>
    <w:rsid w:val="00B76454"/>
    <w:rsid w:val="00B764A1"/>
    <w:rsid w:val="00B7659A"/>
    <w:rsid w:val="00B76727"/>
    <w:rsid w:val="00B76B18"/>
    <w:rsid w:val="00B76B23"/>
    <w:rsid w:val="00B76CCE"/>
    <w:rsid w:val="00B76CD9"/>
    <w:rsid w:val="00B7703C"/>
    <w:rsid w:val="00B77062"/>
    <w:rsid w:val="00B7709F"/>
    <w:rsid w:val="00B7713E"/>
    <w:rsid w:val="00B7717B"/>
    <w:rsid w:val="00B77276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52"/>
    <w:rsid w:val="00B77D8A"/>
    <w:rsid w:val="00B77DB9"/>
    <w:rsid w:val="00B77E43"/>
    <w:rsid w:val="00B77EC2"/>
    <w:rsid w:val="00B77FA8"/>
    <w:rsid w:val="00B80048"/>
    <w:rsid w:val="00B800E6"/>
    <w:rsid w:val="00B801AF"/>
    <w:rsid w:val="00B8053A"/>
    <w:rsid w:val="00B8053B"/>
    <w:rsid w:val="00B80733"/>
    <w:rsid w:val="00B80735"/>
    <w:rsid w:val="00B80795"/>
    <w:rsid w:val="00B807FB"/>
    <w:rsid w:val="00B8086C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920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2B8"/>
    <w:rsid w:val="00B823CA"/>
    <w:rsid w:val="00B823DE"/>
    <w:rsid w:val="00B8245D"/>
    <w:rsid w:val="00B82508"/>
    <w:rsid w:val="00B8262E"/>
    <w:rsid w:val="00B82640"/>
    <w:rsid w:val="00B82754"/>
    <w:rsid w:val="00B82784"/>
    <w:rsid w:val="00B828D6"/>
    <w:rsid w:val="00B8298C"/>
    <w:rsid w:val="00B82D64"/>
    <w:rsid w:val="00B82F4C"/>
    <w:rsid w:val="00B8306D"/>
    <w:rsid w:val="00B830F7"/>
    <w:rsid w:val="00B8321E"/>
    <w:rsid w:val="00B833AF"/>
    <w:rsid w:val="00B83539"/>
    <w:rsid w:val="00B835BE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1EF"/>
    <w:rsid w:val="00B853F0"/>
    <w:rsid w:val="00B85427"/>
    <w:rsid w:val="00B854CB"/>
    <w:rsid w:val="00B854D5"/>
    <w:rsid w:val="00B85581"/>
    <w:rsid w:val="00B8564B"/>
    <w:rsid w:val="00B8569C"/>
    <w:rsid w:val="00B85740"/>
    <w:rsid w:val="00B8586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4B0"/>
    <w:rsid w:val="00B905DA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099"/>
    <w:rsid w:val="00B9123E"/>
    <w:rsid w:val="00B91259"/>
    <w:rsid w:val="00B9134E"/>
    <w:rsid w:val="00B91356"/>
    <w:rsid w:val="00B9136C"/>
    <w:rsid w:val="00B9148C"/>
    <w:rsid w:val="00B91541"/>
    <w:rsid w:val="00B91785"/>
    <w:rsid w:val="00B91902"/>
    <w:rsid w:val="00B9197B"/>
    <w:rsid w:val="00B919B6"/>
    <w:rsid w:val="00B91A84"/>
    <w:rsid w:val="00B91C0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960"/>
    <w:rsid w:val="00B92ACE"/>
    <w:rsid w:val="00B92B74"/>
    <w:rsid w:val="00B92CFD"/>
    <w:rsid w:val="00B92D0E"/>
    <w:rsid w:val="00B9300E"/>
    <w:rsid w:val="00B9305C"/>
    <w:rsid w:val="00B9306C"/>
    <w:rsid w:val="00B93095"/>
    <w:rsid w:val="00B931E9"/>
    <w:rsid w:val="00B93256"/>
    <w:rsid w:val="00B932BD"/>
    <w:rsid w:val="00B932C7"/>
    <w:rsid w:val="00B932DA"/>
    <w:rsid w:val="00B9332D"/>
    <w:rsid w:val="00B93417"/>
    <w:rsid w:val="00B934E9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4E1"/>
    <w:rsid w:val="00B9454F"/>
    <w:rsid w:val="00B9456E"/>
    <w:rsid w:val="00B945A2"/>
    <w:rsid w:val="00B945A6"/>
    <w:rsid w:val="00B946DC"/>
    <w:rsid w:val="00B94882"/>
    <w:rsid w:val="00B94920"/>
    <w:rsid w:val="00B94989"/>
    <w:rsid w:val="00B94D50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570"/>
    <w:rsid w:val="00B955E4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DB8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BE4"/>
    <w:rsid w:val="00B96CBF"/>
    <w:rsid w:val="00B96CF0"/>
    <w:rsid w:val="00B96DA2"/>
    <w:rsid w:val="00B96F51"/>
    <w:rsid w:val="00B96FB3"/>
    <w:rsid w:val="00B97083"/>
    <w:rsid w:val="00B9712E"/>
    <w:rsid w:val="00B971C4"/>
    <w:rsid w:val="00B973D0"/>
    <w:rsid w:val="00B973DD"/>
    <w:rsid w:val="00B9770D"/>
    <w:rsid w:val="00B97726"/>
    <w:rsid w:val="00B9774E"/>
    <w:rsid w:val="00B9776C"/>
    <w:rsid w:val="00B977E6"/>
    <w:rsid w:val="00B978E6"/>
    <w:rsid w:val="00B97924"/>
    <w:rsid w:val="00B97AA9"/>
    <w:rsid w:val="00B97AE6"/>
    <w:rsid w:val="00B97B5E"/>
    <w:rsid w:val="00B97B85"/>
    <w:rsid w:val="00B97C3D"/>
    <w:rsid w:val="00B97C80"/>
    <w:rsid w:val="00B97D66"/>
    <w:rsid w:val="00B97F04"/>
    <w:rsid w:val="00B97F5F"/>
    <w:rsid w:val="00BA0112"/>
    <w:rsid w:val="00BA03F8"/>
    <w:rsid w:val="00BA04DF"/>
    <w:rsid w:val="00BA04E5"/>
    <w:rsid w:val="00BA059F"/>
    <w:rsid w:val="00BA0602"/>
    <w:rsid w:val="00BA067F"/>
    <w:rsid w:val="00BA0703"/>
    <w:rsid w:val="00BA0B66"/>
    <w:rsid w:val="00BA0B85"/>
    <w:rsid w:val="00BA0C2C"/>
    <w:rsid w:val="00BA0D17"/>
    <w:rsid w:val="00BA105A"/>
    <w:rsid w:val="00BA106C"/>
    <w:rsid w:val="00BA1143"/>
    <w:rsid w:val="00BA1151"/>
    <w:rsid w:val="00BA130C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3BF"/>
    <w:rsid w:val="00BA242B"/>
    <w:rsid w:val="00BA25DB"/>
    <w:rsid w:val="00BA270E"/>
    <w:rsid w:val="00BA2729"/>
    <w:rsid w:val="00BA283C"/>
    <w:rsid w:val="00BA2AEB"/>
    <w:rsid w:val="00BA2B09"/>
    <w:rsid w:val="00BA2B57"/>
    <w:rsid w:val="00BA2BA6"/>
    <w:rsid w:val="00BA2CAB"/>
    <w:rsid w:val="00BA2DED"/>
    <w:rsid w:val="00BA2E35"/>
    <w:rsid w:val="00BA2E40"/>
    <w:rsid w:val="00BA30A8"/>
    <w:rsid w:val="00BA3129"/>
    <w:rsid w:val="00BA3210"/>
    <w:rsid w:val="00BA32A7"/>
    <w:rsid w:val="00BA331B"/>
    <w:rsid w:val="00BA3902"/>
    <w:rsid w:val="00BA3909"/>
    <w:rsid w:val="00BA3974"/>
    <w:rsid w:val="00BA3A77"/>
    <w:rsid w:val="00BA3BCE"/>
    <w:rsid w:val="00BA3C37"/>
    <w:rsid w:val="00BA3C92"/>
    <w:rsid w:val="00BA3CC9"/>
    <w:rsid w:val="00BA3D20"/>
    <w:rsid w:val="00BA3F29"/>
    <w:rsid w:val="00BA3F36"/>
    <w:rsid w:val="00BA4016"/>
    <w:rsid w:val="00BA40BE"/>
    <w:rsid w:val="00BA41A2"/>
    <w:rsid w:val="00BA447F"/>
    <w:rsid w:val="00BA465E"/>
    <w:rsid w:val="00BA4873"/>
    <w:rsid w:val="00BA48AF"/>
    <w:rsid w:val="00BA48D3"/>
    <w:rsid w:val="00BA48E0"/>
    <w:rsid w:val="00BA4A83"/>
    <w:rsid w:val="00BA4B89"/>
    <w:rsid w:val="00BA4C09"/>
    <w:rsid w:val="00BA4D38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DE"/>
    <w:rsid w:val="00BA6B50"/>
    <w:rsid w:val="00BA6B66"/>
    <w:rsid w:val="00BA6B84"/>
    <w:rsid w:val="00BA6CFD"/>
    <w:rsid w:val="00BA6E43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DB2"/>
    <w:rsid w:val="00BA7EB0"/>
    <w:rsid w:val="00BB01DB"/>
    <w:rsid w:val="00BB01E9"/>
    <w:rsid w:val="00BB0337"/>
    <w:rsid w:val="00BB0514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DF9"/>
    <w:rsid w:val="00BB0E35"/>
    <w:rsid w:val="00BB0EA4"/>
    <w:rsid w:val="00BB0F16"/>
    <w:rsid w:val="00BB0F79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14C"/>
    <w:rsid w:val="00BB3211"/>
    <w:rsid w:val="00BB3333"/>
    <w:rsid w:val="00BB3355"/>
    <w:rsid w:val="00BB3357"/>
    <w:rsid w:val="00BB3378"/>
    <w:rsid w:val="00BB3470"/>
    <w:rsid w:val="00BB34C2"/>
    <w:rsid w:val="00BB3561"/>
    <w:rsid w:val="00BB365A"/>
    <w:rsid w:val="00BB373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5B4"/>
    <w:rsid w:val="00BB46C1"/>
    <w:rsid w:val="00BB4A42"/>
    <w:rsid w:val="00BB4B18"/>
    <w:rsid w:val="00BB4CA1"/>
    <w:rsid w:val="00BB4D32"/>
    <w:rsid w:val="00BB5061"/>
    <w:rsid w:val="00BB51D1"/>
    <w:rsid w:val="00BB5216"/>
    <w:rsid w:val="00BB5321"/>
    <w:rsid w:val="00BB5415"/>
    <w:rsid w:val="00BB5547"/>
    <w:rsid w:val="00BB559A"/>
    <w:rsid w:val="00BB56F2"/>
    <w:rsid w:val="00BB56F3"/>
    <w:rsid w:val="00BB5791"/>
    <w:rsid w:val="00BB58CB"/>
    <w:rsid w:val="00BB59C4"/>
    <w:rsid w:val="00BB5BF1"/>
    <w:rsid w:val="00BB5D2B"/>
    <w:rsid w:val="00BB6005"/>
    <w:rsid w:val="00BB602A"/>
    <w:rsid w:val="00BB6050"/>
    <w:rsid w:val="00BB605B"/>
    <w:rsid w:val="00BB60CC"/>
    <w:rsid w:val="00BB61B0"/>
    <w:rsid w:val="00BB61DC"/>
    <w:rsid w:val="00BB6431"/>
    <w:rsid w:val="00BB6472"/>
    <w:rsid w:val="00BB6695"/>
    <w:rsid w:val="00BB66C9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E3E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BAE"/>
    <w:rsid w:val="00BC0C5E"/>
    <w:rsid w:val="00BC0F2E"/>
    <w:rsid w:val="00BC10B0"/>
    <w:rsid w:val="00BC10D5"/>
    <w:rsid w:val="00BC1168"/>
    <w:rsid w:val="00BC1373"/>
    <w:rsid w:val="00BC13B5"/>
    <w:rsid w:val="00BC1587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A4"/>
    <w:rsid w:val="00BC1DE2"/>
    <w:rsid w:val="00BC1DFE"/>
    <w:rsid w:val="00BC201A"/>
    <w:rsid w:val="00BC220A"/>
    <w:rsid w:val="00BC238E"/>
    <w:rsid w:val="00BC2517"/>
    <w:rsid w:val="00BC25B2"/>
    <w:rsid w:val="00BC2774"/>
    <w:rsid w:val="00BC2830"/>
    <w:rsid w:val="00BC28BD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09A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1BE"/>
    <w:rsid w:val="00BC52F9"/>
    <w:rsid w:val="00BC53A5"/>
    <w:rsid w:val="00BC5439"/>
    <w:rsid w:val="00BC5595"/>
    <w:rsid w:val="00BC57A5"/>
    <w:rsid w:val="00BC598D"/>
    <w:rsid w:val="00BC5B1B"/>
    <w:rsid w:val="00BC5B44"/>
    <w:rsid w:val="00BC5CE2"/>
    <w:rsid w:val="00BC5F1F"/>
    <w:rsid w:val="00BC6235"/>
    <w:rsid w:val="00BC635B"/>
    <w:rsid w:val="00BC6595"/>
    <w:rsid w:val="00BC6761"/>
    <w:rsid w:val="00BC6777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7E2"/>
    <w:rsid w:val="00BC7812"/>
    <w:rsid w:val="00BC7A42"/>
    <w:rsid w:val="00BC7BD9"/>
    <w:rsid w:val="00BD0062"/>
    <w:rsid w:val="00BD0111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AC"/>
    <w:rsid w:val="00BD0EF2"/>
    <w:rsid w:val="00BD0EF9"/>
    <w:rsid w:val="00BD0F18"/>
    <w:rsid w:val="00BD0FC4"/>
    <w:rsid w:val="00BD1315"/>
    <w:rsid w:val="00BD13C0"/>
    <w:rsid w:val="00BD140B"/>
    <w:rsid w:val="00BD1570"/>
    <w:rsid w:val="00BD15C4"/>
    <w:rsid w:val="00BD175E"/>
    <w:rsid w:val="00BD17C8"/>
    <w:rsid w:val="00BD181B"/>
    <w:rsid w:val="00BD1958"/>
    <w:rsid w:val="00BD1BD5"/>
    <w:rsid w:val="00BD1CE0"/>
    <w:rsid w:val="00BD1D4A"/>
    <w:rsid w:val="00BD1FA6"/>
    <w:rsid w:val="00BD238C"/>
    <w:rsid w:val="00BD24EC"/>
    <w:rsid w:val="00BD2508"/>
    <w:rsid w:val="00BD25FA"/>
    <w:rsid w:val="00BD29DC"/>
    <w:rsid w:val="00BD2A08"/>
    <w:rsid w:val="00BD2A7B"/>
    <w:rsid w:val="00BD2BC2"/>
    <w:rsid w:val="00BD2E3B"/>
    <w:rsid w:val="00BD2F55"/>
    <w:rsid w:val="00BD30BB"/>
    <w:rsid w:val="00BD344F"/>
    <w:rsid w:val="00BD35FC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3CC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EE7"/>
    <w:rsid w:val="00BD5FA4"/>
    <w:rsid w:val="00BD5FD2"/>
    <w:rsid w:val="00BD6063"/>
    <w:rsid w:val="00BD62CF"/>
    <w:rsid w:val="00BD64C3"/>
    <w:rsid w:val="00BD6509"/>
    <w:rsid w:val="00BD66A8"/>
    <w:rsid w:val="00BD689C"/>
    <w:rsid w:val="00BD6A22"/>
    <w:rsid w:val="00BD6A70"/>
    <w:rsid w:val="00BD6BE1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12D"/>
    <w:rsid w:val="00BD75A9"/>
    <w:rsid w:val="00BD75FF"/>
    <w:rsid w:val="00BD7655"/>
    <w:rsid w:val="00BD77C1"/>
    <w:rsid w:val="00BD785A"/>
    <w:rsid w:val="00BD7A82"/>
    <w:rsid w:val="00BD7BCA"/>
    <w:rsid w:val="00BD7C38"/>
    <w:rsid w:val="00BD7C8C"/>
    <w:rsid w:val="00BD7E28"/>
    <w:rsid w:val="00BD7F67"/>
    <w:rsid w:val="00BD7F9E"/>
    <w:rsid w:val="00BE00CE"/>
    <w:rsid w:val="00BE0111"/>
    <w:rsid w:val="00BE0222"/>
    <w:rsid w:val="00BE02E6"/>
    <w:rsid w:val="00BE0417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43C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C2"/>
    <w:rsid w:val="00BE1F51"/>
    <w:rsid w:val="00BE1FF0"/>
    <w:rsid w:val="00BE21C8"/>
    <w:rsid w:val="00BE2222"/>
    <w:rsid w:val="00BE254D"/>
    <w:rsid w:val="00BE2559"/>
    <w:rsid w:val="00BE269D"/>
    <w:rsid w:val="00BE26F1"/>
    <w:rsid w:val="00BE275F"/>
    <w:rsid w:val="00BE27C3"/>
    <w:rsid w:val="00BE28FE"/>
    <w:rsid w:val="00BE296A"/>
    <w:rsid w:val="00BE2AF2"/>
    <w:rsid w:val="00BE2AFB"/>
    <w:rsid w:val="00BE2BF7"/>
    <w:rsid w:val="00BE312F"/>
    <w:rsid w:val="00BE32F1"/>
    <w:rsid w:val="00BE3764"/>
    <w:rsid w:val="00BE37FA"/>
    <w:rsid w:val="00BE380B"/>
    <w:rsid w:val="00BE380E"/>
    <w:rsid w:val="00BE38C8"/>
    <w:rsid w:val="00BE399E"/>
    <w:rsid w:val="00BE3A8E"/>
    <w:rsid w:val="00BE3EA0"/>
    <w:rsid w:val="00BE3F08"/>
    <w:rsid w:val="00BE403F"/>
    <w:rsid w:val="00BE4196"/>
    <w:rsid w:val="00BE43D6"/>
    <w:rsid w:val="00BE44AD"/>
    <w:rsid w:val="00BE45DE"/>
    <w:rsid w:val="00BE45E5"/>
    <w:rsid w:val="00BE4713"/>
    <w:rsid w:val="00BE475F"/>
    <w:rsid w:val="00BE47A3"/>
    <w:rsid w:val="00BE4B2A"/>
    <w:rsid w:val="00BE4C47"/>
    <w:rsid w:val="00BE4ECF"/>
    <w:rsid w:val="00BE4F34"/>
    <w:rsid w:val="00BE50D1"/>
    <w:rsid w:val="00BE5404"/>
    <w:rsid w:val="00BE5519"/>
    <w:rsid w:val="00BE551C"/>
    <w:rsid w:val="00BE5572"/>
    <w:rsid w:val="00BE55CB"/>
    <w:rsid w:val="00BE565D"/>
    <w:rsid w:val="00BE57B1"/>
    <w:rsid w:val="00BE57F5"/>
    <w:rsid w:val="00BE5813"/>
    <w:rsid w:val="00BE58D6"/>
    <w:rsid w:val="00BE5AE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4CD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98"/>
    <w:rsid w:val="00BE7AF4"/>
    <w:rsid w:val="00BE7B27"/>
    <w:rsid w:val="00BE7BB7"/>
    <w:rsid w:val="00BE7BDC"/>
    <w:rsid w:val="00BE7D42"/>
    <w:rsid w:val="00BE7E2A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8D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1C"/>
    <w:rsid w:val="00BF1EB6"/>
    <w:rsid w:val="00BF2099"/>
    <w:rsid w:val="00BF2142"/>
    <w:rsid w:val="00BF220D"/>
    <w:rsid w:val="00BF2223"/>
    <w:rsid w:val="00BF2372"/>
    <w:rsid w:val="00BF2448"/>
    <w:rsid w:val="00BF247E"/>
    <w:rsid w:val="00BF264A"/>
    <w:rsid w:val="00BF265E"/>
    <w:rsid w:val="00BF270C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CF9"/>
    <w:rsid w:val="00BF2E2A"/>
    <w:rsid w:val="00BF2F9A"/>
    <w:rsid w:val="00BF2FC5"/>
    <w:rsid w:val="00BF31CB"/>
    <w:rsid w:val="00BF3202"/>
    <w:rsid w:val="00BF3292"/>
    <w:rsid w:val="00BF3359"/>
    <w:rsid w:val="00BF339F"/>
    <w:rsid w:val="00BF34A5"/>
    <w:rsid w:val="00BF351B"/>
    <w:rsid w:val="00BF3598"/>
    <w:rsid w:val="00BF367B"/>
    <w:rsid w:val="00BF3697"/>
    <w:rsid w:val="00BF376F"/>
    <w:rsid w:val="00BF39D9"/>
    <w:rsid w:val="00BF3A01"/>
    <w:rsid w:val="00BF3B91"/>
    <w:rsid w:val="00BF3C10"/>
    <w:rsid w:val="00BF3F2F"/>
    <w:rsid w:val="00BF3F5D"/>
    <w:rsid w:val="00BF3F7C"/>
    <w:rsid w:val="00BF3FFA"/>
    <w:rsid w:val="00BF40E7"/>
    <w:rsid w:val="00BF4133"/>
    <w:rsid w:val="00BF422B"/>
    <w:rsid w:val="00BF42D8"/>
    <w:rsid w:val="00BF436F"/>
    <w:rsid w:val="00BF44CF"/>
    <w:rsid w:val="00BF4509"/>
    <w:rsid w:val="00BF46F1"/>
    <w:rsid w:val="00BF4774"/>
    <w:rsid w:val="00BF4787"/>
    <w:rsid w:val="00BF47A9"/>
    <w:rsid w:val="00BF4842"/>
    <w:rsid w:val="00BF4B69"/>
    <w:rsid w:val="00BF4CA2"/>
    <w:rsid w:val="00BF4E32"/>
    <w:rsid w:val="00BF4E7A"/>
    <w:rsid w:val="00BF4EC3"/>
    <w:rsid w:val="00BF5034"/>
    <w:rsid w:val="00BF51CE"/>
    <w:rsid w:val="00BF52BE"/>
    <w:rsid w:val="00BF52C6"/>
    <w:rsid w:val="00BF5409"/>
    <w:rsid w:val="00BF5526"/>
    <w:rsid w:val="00BF56A8"/>
    <w:rsid w:val="00BF576E"/>
    <w:rsid w:val="00BF58CC"/>
    <w:rsid w:val="00BF5B03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6E7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BF7F4B"/>
    <w:rsid w:val="00C000BB"/>
    <w:rsid w:val="00C00133"/>
    <w:rsid w:val="00C0047A"/>
    <w:rsid w:val="00C00568"/>
    <w:rsid w:val="00C0070A"/>
    <w:rsid w:val="00C0082B"/>
    <w:rsid w:val="00C00838"/>
    <w:rsid w:val="00C00A16"/>
    <w:rsid w:val="00C00B65"/>
    <w:rsid w:val="00C00E2B"/>
    <w:rsid w:val="00C00EFC"/>
    <w:rsid w:val="00C00F1A"/>
    <w:rsid w:val="00C00F48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20"/>
    <w:rsid w:val="00C0275D"/>
    <w:rsid w:val="00C02773"/>
    <w:rsid w:val="00C0281E"/>
    <w:rsid w:val="00C02893"/>
    <w:rsid w:val="00C02927"/>
    <w:rsid w:val="00C02B86"/>
    <w:rsid w:val="00C02C50"/>
    <w:rsid w:val="00C02CDE"/>
    <w:rsid w:val="00C02D94"/>
    <w:rsid w:val="00C02F56"/>
    <w:rsid w:val="00C031F1"/>
    <w:rsid w:val="00C0332A"/>
    <w:rsid w:val="00C033DE"/>
    <w:rsid w:val="00C03431"/>
    <w:rsid w:val="00C0345D"/>
    <w:rsid w:val="00C03555"/>
    <w:rsid w:val="00C035F4"/>
    <w:rsid w:val="00C03665"/>
    <w:rsid w:val="00C036CA"/>
    <w:rsid w:val="00C036F7"/>
    <w:rsid w:val="00C03844"/>
    <w:rsid w:val="00C038E3"/>
    <w:rsid w:val="00C039B6"/>
    <w:rsid w:val="00C03AB0"/>
    <w:rsid w:val="00C03AB3"/>
    <w:rsid w:val="00C03B7B"/>
    <w:rsid w:val="00C03C00"/>
    <w:rsid w:val="00C03D63"/>
    <w:rsid w:val="00C03F1D"/>
    <w:rsid w:val="00C03F9C"/>
    <w:rsid w:val="00C04008"/>
    <w:rsid w:val="00C041A4"/>
    <w:rsid w:val="00C0420B"/>
    <w:rsid w:val="00C04287"/>
    <w:rsid w:val="00C04471"/>
    <w:rsid w:val="00C04648"/>
    <w:rsid w:val="00C04945"/>
    <w:rsid w:val="00C049F1"/>
    <w:rsid w:val="00C04DF3"/>
    <w:rsid w:val="00C04EA9"/>
    <w:rsid w:val="00C0501B"/>
    <w:rsid w:val="00C0528A"/>
    <w:rsid w:val="00C05407"/>
    <w:rsid w:val="00C0579A"/>
    <w:rsid w:val="00C057D8"/>
    <w:rsid w:val="00C057E0"/>
    <w:rsid w:val="00C05863"/>
    <w:rsid w:val="00C059A8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1AF"/>
    <w:rsid w:val="00C0625E"/>
    <w:rsid w:val="00C0629F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99A"/>
    <w:rsid w:val="00C06ABD"/>
    <w:rsid w:val="00C06BE9"/>
    <w:rsid w:val="00C06D01"/>
    <w:rsid w:val="00C06EA0"/>
    <w:rsid w:val="00C06F44"/>
    <w:rsid w:val="00C070EF"/>
    <w:rsid w:val="00C07165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4C1"/>
    <w:rsid w:val="00C1166F"/>
    <w:rsid w:val="00C11691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3F9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5F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3FEA"/>
    <w:rsid w:val="00C140B8"/>
    <w:rsid w:val="00C140FE"/>
    <w:rsid w:val="00C142D5"/>
    <w:rsid w:val="00C1432D"/>
    <w:rsid w:val="00C1461F"/>
    <w:rsid w:val="00C14907"/>
    <w:rsid w:val="00C14C5F"/>
    <w:rsid w:val="00C14CA2"/>
    <w:rsid w:val="00C14CD0"/>
    <w:rsid w:val="00C14D9D"/>
    <w:rsid w:val="00C14DBB"/>
    <w:rsid w:val="00C14E9E"/>
    <w:rsid w:val="00C14EFD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6DED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7E7"/>
    <w:rsid w:val="00C178BD"/>
    <w:rsid w:val="00C179E1"/>
    <w:rsid w:val="00C17D7E"/>
    <w:rsid w:val="00C17D89"/>
    <w:rsid w:val="00C17EA1"/>
    <w:rsid w:val="00C17FBB"/>
    <w:rsid w:val="00C20001"/>
    <w:rsid w:val="00C202D5"/>
    <w:rsid w:val="00C20384"/>
    <w:rsid w:val="00C203DA"/>
    <w:rsid w:val="00C204BB"/>
    <w:rsid w:val="00C20545"/>
    <w:rsid w:val="00C20554"/>
    <w:rsid w:val="00C20678"/>
    <w:rsid w:val="00C2068D"/>
    <w:rsid w:val="00C20692"/>
    <w:rsid w:val="00C206C4"/>
    <w:rsid w:val="00C206EC"/>
    <w:rsid w:val="00C207E1"/>
    <w:rsid w:val="00C208AF"/>
    <w:rsid w:val="00C20906"/>
    <w:rsid w:val="00C20B66"/>
    <w:rsid w:val="00C20BC4"/>
    <w:rsid w:val="00C20F77"/>
    <w:rsid w:val="00C21165"/>
    <w:rsid w:val="00C212B7"/>
    <w:rsid w:val="00C2176B"/>
    <w:rsid w:val="00C217BE"/>
    <w:rsid w:val="00C21AEB"/>
    <w:rsid w:val="00C21B0E"/>
    <w:rsid w:val="00C21B14"/>
    <w:rsid w:val="00C21B1D"/>
    <w:rsid w:val="00C21D33"/>
    <w:rsid w:val="00C21EB6"/>
    <w:rsid w:val="00C21EE5"/>
    <w:rsid w:val="00C22110"/>
    <w:rsid w:val="00C22244"/>
    <w:rsid w:val="00C22292"/>
    <w:rsid w:val="00C222CD"/>
    <w:rsid w:val="00C222CF"/>
    <w:rsid w:val="00C2238A"/>
    <w:rsid w:val="00C2238B"/>
    <w:rsid w:val="00C2245F"/>
    <w:rsid w:val="00C227F8"/>
    <w:rsid w:val="00C2287C"/>
    <w:rsid w:val="00C22B7A"/>
    <w:rsid w:val="00C22F09"/>
    <w:rsid w:val="00C22F2C"/>
    <w:rsid w:val="00C22F5A"/>
    <w:rsid w:val="00C2302C"/>
    <w:rsid w:val="00C2307B"/>
    <w:rsid w:val="00C23159"/>
    <w:rsid w:val="00C231EA"/>
    <w:rsid w:val="00C232DD"/>
    <w:rsid w:val="00C2331D"/>
    <w:rsid w:val="00C233DC"/>
    <w:rsid w:val="00C23872"/>
    <w:rsid w:val="00C23965"/>
    <w:rsid w:val="00C239F5"/>
    <w:rsid w:val="00C23B0D"/>
    <w:rsid w:val="00C23E33"/>
    <w:rsid w:val="00C23EFC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B9"/>
    <w:rsid w:val="00C24DC3"/>
    <w:rsid w:val="00C24DEA"/>
    <w:rsid w:val="00C24EE5"/>
    <w:rsid w:val="00C24F74"/>
    <w:rsid w:val="00C24FF6"/>
    <w:rsid w:val="00C25038"/>
    <w:rsid w:val="00C250CF"/>
    <w:rsid w:val="00C250F7"/>
    <w:rsid w:val="00C251E9"/>
    <w:rsid w:val="00C253C3"/>
    <w:rsid w:val="00C2544D"/>
    <w:rsid w:val="00C25745"/>
    <w:rsid w:val="00C25957"/>
    <w:rsid w:val="00C2597D"/>
    <w:rsid w:val="00C259A0"/>
    <w:rsid w:val="00C259E0"/>
    <w:rsid w:val="00C25A05"/>
    <w:rsid w:val="00C25B37"/>
    <w:rsid w:val="00C25BF5"/>
    <w:rsid w:val="00C25C00"/>
    <w:rsid w:val="00C25D3A"/>
    <w:rsid w:val="00C25D3E"/>
    <w:rsid w:val="00C25D52"/>
    <w:rsid w:val="00C25D75"/>
    <w:rsid w:val="00C25DD3"/>
    <w:rsid w:val="00C25E08"/>
    <w:rsid w:val="00C261C5"/>
    <w:rsid w:val="00C2621F"/>
    <w:rsid w:val="00C263AE"/>
    <w:rsid w:val="00C2646A"/>
    <w:rsid w:val="00C264AE"/>
    <w:rsid w:val="00C264DA"/>
    <w:rsid w:val="00C26871"/>
    <w:rsid w:val="00C2695A"/>
    <w:rsid w:val="00C26998"/>
    <w:rsid w:val="00C26CEE"/>
    <w:rsid w:val="00C26D46"/>
    <w:rsid w:val="00C26F64"/>
    <w:rsid w:val="00C27258"/>
    <w:rsid w:val="00C274BE"/>
    <w:rsid w:val="00C27A63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C5"/>
    <w:rsid w:val="00C305D8"/>
    <w:rsid w:val="00C307FA"/>
    <w:rsid w:val="00C308F8"/>
    <w:rsid w:val="00C30934"/>
    <w:rsid w:val="00C309AB"/>
    <w:rsid w:val="00C30A27"/>
    <w:rsid w:val="00C30A6D"/>
    <w:rsid w:val="00C30C2E"/>
    <w:rsid w:val="00C30CD3"/>
    <w:rsid w:val="00C30D17"/>
    <w:rsid w:val="00C30D3F"/>
    <w:rsid w:val="00C30DAA"/>
    <w:rsid w:val="00C30DBB"/>
    <w:rsid w:val="00C30DF4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8D8"/>
    <w:rsid w:val="00C319A2"/>
    <w:rsid w:val="00C31AD1"/>
    <w:rsid w:val="00C31C75"/>
    <w:rsid w:val="00C31EBB"/>
    <w:rsid w:val="00C3208A"/>
    <w:rsid w:val="00C32300"/>
    <w:rsid w:val="00C32369"/>
    <w:rsid w:val="00C32417"/>
    <w:rsid w:val="00C324F0"/>
    <w:rsid w:val="00C324F3"/>
    <w:rsid w:val="00C324FA"/>
    <w:rsid w:val="00C326A7"/>
    <w:rsid w:val="00C32773"/>
    <w:rsid w:val="00C327A1"/>
    <w:rsid w:val="00C3286B"/>
    <w:rsid w:val="00C329C4"/>
    <w:rsid w:val="00C32ADD"/>
    <w:rsid w:val="00C32BB7"/>
    <w:rsid w:val="00C32CE1"/>
    <w:rsid w:val="00C32E21"/>
    <w:rsid w:val="00C33105"/>
    <w:rsid w:val="00C33295"/>
    <w:rsid w:val="00C332BF"/>
    <w:rsid w:val="00C33577"/>
    <w:rsid w:val="00C336DF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7"/>
    <w:rsid w:val="00C3506B"/>
    <w:rsid w:val="00C3525B"/>
    <w:rsid w:val="00C352EB"/>
    <w:rsid w:val="00C352FA"/>
    <w:rsid w:val="00C35526"/>
    <w:rsid w:val="00C3564E"/>
    <w:rsid w:val="00C3566A"/>
    <w:rsid w:val="00C3566B"/>
    <w:rsid w:val="00C356A4"/>
    <w:rsid w:val="00C356B1"/>
    <w:rsid w:val="00C35A08"/>
    <w:rsid w:val="00C35A42"/>
    <w:rsid w:val="00C35B23"/>
    <w:rsid w:val="00C35B41"/>
    <w:rsid w:val="00C35B77"/>
    <w:rsid w:val="00C35D4F"/>
    <w:rsid w:val="00C35D7F"/>
    <w:rsid w:val="00C35E16"/>
    <w:rsid w:val="00C35E35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C6C"/>
    <w:rsid w:val="00C37F07"/>
    <w:rsid w:val="00C37F5C"/>
    <w:rsid w:val="00C37F85"/>
    <w:rsid w:val="00C37F8D"/>
    <w:rsid w:val="00C40174"/>
    <w:rsid w:val="00C4018E"/>
    <w:rsid w:val="00C402C1"/>
    <w:rsid w:val="00C40424"/>
    <w:rsid w:val="00C404D5"/>
    <w:rsid w:val="00C4052F"/>
    <w:rsid w:val="00C40547"/>
    <w:rsid w:val="00C4055D"/>
    <w:rsid w:val="00C40A21"/>
    <w:rsid w:val="00C40B28"/>
    <w:rsid w:val="00C40B7D"/>
    <w:rsid w:val="00C40BB1"/>
    <w:rsid w:val="00C40C17"/>
    <w:rsid w:val="00C40C52"/>
    <w:rsid w:val="00C40D23"/>
    <w:rsid w:val="00C40D39"/>
    <w:rsid w:val="00C40ECA"/>
    <w:rsid w:val="00C41107"/>
    <w:rsid w:val="00C411F7"/>
    <w:rsid w:val="00C412F5"/>
    <w:rsid w:val="00C41450"/>
    <w:rsid w:val="00C41492"/>
    <w:rsid w:val="00C414D8"/>
    <w:rsid w:val="00C41675"/>
    <w:rsid w:val="00C416B3"/>
    <w:rsid w:val="00C417F9"/>
    <w:rsid w:val="00C41905"/>
    <w:rsid w:val="00C41A39"/>
    <w:rsid w:val="00C41A62"/>
    <w:rsid w:val="00C41BE1"/>
    <w:rsid w:val="00C41CC6"/>
    <w:rsid w:val="00C41CCF"/>
    <w:rsid w:val="00C41D19"/>
    <w:rsid w:val="00C41DCA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28C"/>
    <w:rsid w:val="00C43578"/>
    <w:rsid w:val="00C436AA"/>
    <w:rsid w:val="00C4378C"/>
    <w:rsid w:val="00C437F2"/>
    <w:rsid w:val="00C4389D"/>
    <w:rsid w:val="00C439F0"/>
    <w:rsid w:val="00C43BC8"/>
    <w:rsid w:val="00C43C88"/>
    <w:rsid w:val="00C43CD1"/>
    <w:rsid w:val="00C43CE7"/>
    <w:rsid w:val="00C43D05"/>
    <w:rsid w:val="00C44189"/>
    <w:rsid w:val="00C44437"/>
    <w:rsid w:val="00C44477"/>
    <w:rsid w:val="00C44509"/>
    <w:rsid w:val="00C4464F"/>
    <w:rsid w:val="00C447FB"/>
    <w:rsid w:val="00C448F1"/>
    <w:rsid w:val="00C449AE"/>
    <w:rsid w:val="00C44A7B"/>
    <w:rsid w:val="00C44ADA"/>
    <w:rsid w:val="00C44BBA"/>
    <w:rsid w:val="00C44BD7"/>
    <w:rsid w:val="00C44EB5"/>
    <w:rsid w:val="00C44F14"/>
    <w:rsid w:val="00C44FC5"/>
    <w:rsid w:val="00C44FE1"/>
    <w:rsid w:val="00C45100"/>
    <w:rsid w:val="00C45184"/>
    <w:rsid w:val="00C451A2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A90"/>
    <w:rsid w:val="00C46ACD"/>
    <w:rsid w:val="00C46B53"/>
    <w:rsid w:val="00C46D84"/>
    <w:rsid w:val="00C46F64"/>
    <w:rsid w:val="00C47022"/>
    <w:rsid w:val="00C470AA"/>
    <w:rsid w:val="00C473A3"/>
    <w:rsid w:val="00C47410"/>
    <w:rsid w:val="00C4762E"/>
    <w:rsid w:val="00C47890"/>
    <w:rsid w:val="00C4797E"/>
    <w:rsid w:val="00C47A76"/>
    <w:rsid w:val="00C47AE8"/>
    <w:rsid w:val="00C47B36"/>
    <w:rsid w:val="00C47C73"/>
    <w:rsid w:val="00C47D24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9BF"/>
    <w:rsid w:val="00C509F4"/>
    <w:rsid w:val="00C50B16"/>
    <w:rsid w:val="00C50C83"/>
    <w:rsid w:val="00C50DE4"/>
    <w:rsid w:val="00C50E21"/>
    <w:rsid w:val="00C50E42"/>
    <w:rsid w:val="00C50EDA"/>
    <w:rsid w:val="00C51377"/>
    <w:rsid w:val="00C51534"/>
    <w:rsid w:val="00C515FB"/>
    <w:rsid w:val="00C5173D"/>
    <w:rsid w:val="00C518A0"/>
    <w:rsid w:val="00C518B2"/>
    <w:rsid w:val="00C51CF6"/>
    <w:rsid w:val="00C51D11"/>
    <w:rsid w:val="00C52091"/>
    <w:rsid w:val="00C52237"/>
    <w:rsid w:val="00C522EC"/>
    <w:rsid w:val="00C52562"/>
    <w:rsid w:val="00C5257E"/>
    <w:rsid w:val="00C525C5"/>
    <w:rsid w:val="00C52A97"/>
    <w:rsid w:val="00C52C37"/>
    <w:rsid w:val="00C52CE4"/>
    <w:rsid w:val="00C52D62"/>
    <w:rsid w:val="00C52F68"/>
    <w:rsid w:val="00C531B4"/>
    <w:rsid w:val="00C53264"/>
    <w:rsid w:val="00C532F9"/>
    <w:rsid w:val="00C53376"/>
    <w:rsid w:val="00C533A2"/>
    <w:rsid w:val="00C53406"/>
    <w:rsid w:val="00C53588"/>
    <w:rsid w:val="00C537AB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796"/>
    <w:rsid w:val="00C5490D"/>
    <w:rsid w:val="00C54B97"/>
    <w:rsid w:val="00C54BC6"/>
    <w:rsid w:val="00C54C38"/>
    <w:rsid w:val="00C54C62"/>
    <w:rsid w:val="00C5502A"/>
    <w:rsid w:val="00C55188"/>
    <w:rsid w:val="00C55252"/>
    <w:rsid w:val="00C5530D"/>
    <w:rsid w:val="00C55319"/>
    <w:rsid w:val="00C55565"/>
    <w:rsid w:val="00C55594"/>
    <w:rsid w:val="00C5578D"/>
    <w:rsid w:val="00C55852"/>
    <w:rsid w:val="00C55ADC"/>
    <w:rsid w:val="00C55B09"/>
    <w:rsid w:val="00C55B31"/>
    <w:rsid w:val="00C55C3E"/>
    <w:rsid w:val="00C55C68"/>
    <w:rsid w:val="00C55CB1"/>
    <w:rsid w:val="00C55DBC"/>
    <w:rsid w:val="00C55EF7"/>
    <w:rsid w:val="00C55F3D"/>
    <w:rsid w:val="00C561B4"/>
    <w:rsid w:val="00C561E1"/>
    <w:rsid w:val="00C5638E"/>
    <w:rsid w:val="00C5639A"/>
    <w:rsid w:val="00C563B4"/>
    <w:rsid w:val="00C566D0"/>
    <w:rsid w:val="00C56825"/>
    <w:rsid w:val="00C5683F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28D"/>
    <w:rsid w:val="00C604FD"/>
    <w:rsid w:val="00C608B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85A"/>
    <w:rsid w:val="00C6198A"/>
    <w:rsid w:val="00C61A5C"/>
    <w:rsid w:val="00C61A86"/>
    <w:rsid w:val="00C61C02"/>
    <w:rsid w:val="00C61D11"/>
    <w:rsid w:val="00C62027"/>
    <w:rsid w:val="00C62038"/>
    <w:rsid w:val="00C62163"/>
    <w:rsid w:val="00C622F9"/>
    <w:rsid w:val="00C62350"/>
    <w:rsid w:val="00C62426"/>
    <w:rsid w:val="00C62449"/>
    <w:rsid w:val="00C624DD"/>
    <w:rsid w:val="00C627B2"/>
    <w:rsid w:val="00C627C5"/>
    <w:rsid w:val="00C627D7"/>
    <w:rsid w:val="00C62997"/>
    <w:rsid w:val="00C629A8"/>
    <w:rsid w:val="00C62A6D"/>
    <w:rsid w:val="00C62BE7"/>
    <w:rsid w:val="00C62C31"/>
    <w:rsid w:val="00C62D7A"/>
    <w:rsid w:val="00C62DEF"/>
    <w:rsid w:val="00C62EFB"/>
    <w:rsid w:val="00C63019"/>
    <w:rsid w:val="00C633AB"/>
    <w:rsid w:val="00C6343A"/>
    <w:rsid w:val="00C635FE"/>
    <w:rsid w:val="00C63607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828"/>
    <w:rsid w:val="00C65AC9"/>
    <w:rsid w:val="00C65B57"/>
    <w:rsid w:val="00C65BB5"/>
    <w:rsid w:val="00C65BB8"/>
    <w:rsid w:val="00C65D17"/>
    <w:rsid w:val="00C65D24"/>
    <w:rsid w:val="00C65E26"/>
    <w:rsid w:val="00C65EEF"/>
    <w:rsid w:val="00C65F58"/>
    <w:rsid w:val="00C65F5C"/>
    <w:rsid w:val="00C65F87"/>
    <w:rsid w:val="00C66141"/>
    <w:rsid w:val="00C6614D"/>
    <w:rsid w:val="00C661FE"/>
    <w:rsid w:val="00C66504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6FCD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82"/>
    <w:rsid w:val="00C70ACE"/>
    <w:rsid w:val="00C70B8C"/>
    <w:rsid w:val="00C70BC1"/>
    <w:rsid w:val="00C70E9F"/>
    <w:rsid w:val="00C70EB8"/>
    <w:rsid w:val="00C71133"/>
    <w:rsid w:val="00C711DE"/>
    <w:rsid w:val="00C711F0"/>
    <w:rsid w:val="00C713B0"/>
    <w:rsid w:val="00C71468"/>
    <w:rsid w:val="00C7150A"/>
    <w:rsid w:val="00C717BD"/>
    <w:rsid w:val="00C717C9"/>
    <w:rsid w:val="00C718AC"/>
    <w:rsid w:val="00C71A4F"/>
    <w:rsid w:val="00C71A94"/>
    <w:rsid w:val="00C71A9C"/>
    <w:rsid w:val="00C71B14"/>
    <w:rsid w:val="00C71B7F"/>
    <w:rsid w:val="00C71C29"/>
    <w:rsid w:val="00C71E82"/>
    <w:rsid w:val="00C71F29"/>
    <w:rsid w:val="00C72197"/>
    <w:rsid w:val="00C7227F"/>
    <w:rsid w:val="00C723AF"/>
    <w:rsid w:val="00C726D6"/>
    <w:rsid w:val="00C726DE"/>
    <w:rsid w:val="00C72777"/>
    <w:rsid w:val="00C727D2"/>
    <w:rsid w:val="00C72999"/>
    <w:rsid w:val="00C72BD1"/>
    <w:rsid w:val="00C72E60"/>
    <w:rsid w:val="00C72E76"/>
    <w:rsid w:val="00C72EF5"/>
    <w:rsid w:val="00C73056"/>
    <w:rsid w:val="00C732C5"/>
    <w:rsid w:val="00C733A5"/>
    <w:rsid w:val="00C733EB"/>
    <w:rsid w:val="00C73412"/>
    <w:rsid w:val="00C734D6"/>
    <w:rsid w:val="00C7357D"/>
    <w:rsid w:val="00C7363F"/>
    <w:rsid w:val="00C736A4"/>
    <w:rsid w:val="00C736D0"/>
    <w:rsid w:val="00C737BE"/>
    <w:rsid w:val="00C73955"/>
    <w:rsid w:val="00C7396A"/>
    <w:rsid w:val="00C73B26"/>
    <w:rsid w:val="00C73D4B"/>
    <w:rsid w:val="00C73D8F"/>
    <w:rsid w:val="00C73FC1"/>
    <w:rsid w:val="00C740FD"/>
    <w:rsid w:val="00C74115"/>
    <w:rsid w:val="00C74157"/>
    <w:rsid w:val="00C7448E"/>
    <w:rsid w:val="00C744AF"/>
    <w:rsid w:val="00C7460A"/>
    <w:rsid w:val="00C74864"/>
    <w:rsid w:val="00C748E2"/>
    <w:rsid w:val="00C749AC"/>
    <w:rsid w:val="00C74BF1"/>
    <w:rsid w:val="00C74E8B"/>
    <w:rsid w:val="00C74EE9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D0"/>
    <w:rsid w:val="00C75DF6"/>
    <w:rsid w:val="00C75FB5"/>
    <w:rsid w:val="00C760FD"/>
    <w:rsid w:val="00C761C6"/>
    <w:rsid w:val="00C76201"/>
    <w:rsid w:val="00C762EC"/>
    <w:rsid w:val="00C766DB"/>
    <w:rsid w:val="00C767BE"/>
    <w:rsid w:val="00C767D3"/>
    <w:rsid w:val="00C7693A"/>
    <w:rsid w:val="00C76A56"/>
    <w:rsid w:val="00C76A6B"/>
    <w:rsid w:val="00C76A81"/>
    <w:rsid w:val="00C76BDF"/>
    <w:rsid w:val="00C76C2E"/>
    <w:rsid w:val="00C76C8E"/>
    <w:rsid w:val="00C76D15"/>
    <w:rsid w:val="00C76D8E"/>
    <w:rsid w:val="00C76DD3"/>
    <w:rsid w:val="00C76EC5"/>
    <w:rsid w:val="00C77096"/>
    <w:rsid w:val="00C770E6"/>
    <w:rsid w:val="00C771A1"/>
    <w:rsid w:val="00C7730C"/>
    <w:rsid w:val="00C7731D"/>
    <w:rsid w:val="00C773F5"/>
    <w:rsid w:val="00C7745D"/>
    <w:rsid w:val="00C774C7"/>
    <w:rsid w:val="00C77560"/>
    <w:rsid w:val="00C77734"/>
    <w:rsid w:val="00C7799E"/>
    <w:rsid w:val="00C77A04"/>
    <w:rsid w:val="00C77BA4"/>
    <w:rsid w:val="00C77BD3"/>
    <w:rsid w:val="00C77C85"/>
    <w:rsid w:val="00C77DF7"/>
    <w:rsid w:val="00C77F7C"/>
    <w:rsid w:val="00C7E16C"/>
    <w:rsid w:val="00C800DC"/>
    <w:rsid w:val="00C80135"/>
    <w:rsid w:val="00C80137"/>
    <w:rsid w:val="00C80238"/>
    <w:rsid w:val="00C80241"/>
    <w:rsid w:val="00C80364"/>
    <w:rsid w:val="00C80547"/>
    <w:rsid w:val="00C80E9E"/>
    <w:rsid w:val="00C80F33"/>
    <w:rsid w:val="00C81351"/>
    <w:rsid w:val="00C81388"/>
    <w:rsid w:val="00C813B2"/>
    <w:rsid w:val="00C813D0"/>
    <w:rsid w:val="00C8140B"/>
    <w:rsid w:val="00C8145F"/>
    <w:rsid w:val="00C81497"/>
    <w:rsid w:val="00C815B3"/>
    <w:rsid w:val="00C815F6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1E3F"/>
    <w:rsid w:val="00C8210E"/>
    <w:rsid w:val="00C82387"/>
    <w:rsid w:val="00C8240A"/>
    <w:rsid w:val="00C825AF"/>
    <w:rsid w:val="00C82730"/>
    <w:rsid w:val="00C82912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5"/>
    <w:rsid w:val="00C84AC8"/>
    <w:rsid w:val="00C84C91"/>
    <w:rsid w:val="00C84CAE"/>
    <w:rsid w:val="00C84F2B"/>
    <w:rsid w:val="00C84FD5"/>
    <w:rsid w:val="00C850A2"/>
    <w:rsid w:val="00C850BB"/>
    <w:rsid w:val="00C8534D"/>
    <w:rsid w:val="00C8540E"/>
    <w:rsid w:val="00C8561F"/>
    <w:rsid w:val="00C85738"/>
    <w:rsid w:val="00C8576D"/>
    <w:rsid w:val="00C85859"/>
    <w:rsid w:val="00C8591D"/>
    <w:rsid w:val="00C85A54"/>
    <w:rsid w:val="00C85A7E"/>
    <w:rsid w:val="00C85BBA"/>
    <w:rsid w:val="00C85C3C"/>
    <w:rsid w:val="00C85E17"/>
    <w:rsid w:val="00C85E5A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7DA"/>
    <w:rsid w:val="00C869C9"/>
    <w:rsid w:val="00C86A10"/>
    <w:rsid w:val="00C86C6B"/>
    <w:rsid w:val="00C86EA8"/>
    <w:rsid w:val="00C86EE0"/>
    <w:rsid w:val="00C86F6F"/>
    <w:rsid w:val="00C86FB3"/>
    <w:rsid w:val="00C870B6"/>
    <w:rsid w:val="00C870F0"/>
    <w:rsid w:val="00C87164"/>
    <w:rsid w:val="00C871E4"/>
    <w:rsid w:val="00C8730B"/>
    <w:rsid w:val="00C87311"/>
    <w:rsid w:val="00C87484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86A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602"/>
    <w:rsid w:val="00C91707"/>
    <w:rsid w:val="00C917E1"/>
    <w:rsid w:val="00C918AF"/>
    <w:rsid w:val="00C91BA5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1F6"/>
    <w:rsid w:val="00C93297"/>
    <w:rsid w:val="00C933B5"/>
    <w:rsid w:val="00C934DA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52"/>
    <w:rsid w:val="00C964B1"/>
    <w:rsid w:val="00C96603"/>
    <w:rsid w:val="00C9674D"/>
    <w:rsid w:val="00C9688C"/>
    <w:rsid w:val="00C969CE"/>
    <w:rsid w:val="00C969DE"/>
    <w:rsid w:val="00C96A37"/>
    <w:rsid w:val="00C96D6D"/>
    <w:rsid w:val="00C96FE0"/>
    <w:rsid w:val="00C9710D"/>
    <w:rsid w:val="00C97289"/>
    <w:rsid w:val="00C9731D"/>
    <w:rsid w:val="00C9733F"/>
    <w:rsid w:val="00C973D5"/>
    <w:rsid w:val="00C9743D"/>
    <w:rsid w:val="00C9745B"/>
    <w:rsid w:val="00C9752C"/>
    <w:rsid w:val="00C9754F"/>
    <w:rsid w:val="00C97681"/>
    <w:rsid w:val="00C9775B"/>
    <w:rsid w:val="00C97866"/>
    <w:rsid w:val="00C9791B"/>
    <w:rsid w:val="00C97928"/>
    <w:rsid w:val="00C97982"/>
    <w:rsid w:val="00C979F6"/>
    <w:rsid w:val="00C97A70"/>
    <w:rsid w:val="00C97AF1"/>
    <w:rsid w:val="00C97B0A"/>
    <w:rsid w:val="00C97B93"/>
    <w:rsid w:val="00C97DF4"/>
    <w:rsid w:val="00C97F7B"/>
    <w:rsid w:val="00C97FDE"/>
    <w:rsid w:val="00CA0465"/>
    <w:rsid w:val="00CA0759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D8E"/>
    <w:rsid w:val="00CA1E55"/>
    <w:rsid w:val="00CA1EEF"/>
    <w:rsid w:val="00CA2093"/>
    <w:rsid w:val="00CA215C"/>
    <w:rsid w:val="00CA21B8"/>
    <w:rsid w:val="00CA2308"/>
    <w:rsid w:val="00CA2406"/>
    <w:rsid w:val="00CA2583"/>
    <w:rsid w:val="00CA2919"/>
    <w:rsid w:val="00CA2C56"/>
    <w:rsid w:val="00CA2D2D"/>
    <w:rsid w:val="00CA2D8C"/>
    <w:rsid w:val="00CA2E9F"/>
    <w:rsid w:val="00CA311C"/>
    <w:rsid w:val="00CA3334"/>
    <w:rsid w:val="00CA349E"/>
    <w:rsid w:val="00CA363A"/>
    <w:rsid w:val="00CA36A5"/>
    <w:rsid w:val="00CA391E"/>
    <w:rsid w:val="00CA3A89"/>
    <w:rsid w:val="00CA3AF1"/>
    <w:rsid w:val="00CA3C48"/>
    <w:rsid w:val="00CA3D22"/>
    <w:rsid w:val="00CA3D6B"/>
    <w:rsid w:val="00CA3E58"/>
    <w:rsid w:val="00CA3EE8"/>
    <w:rsid w:val="00CA40F6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4D"/>
    <w:rsid w:val="00CA4FE7"/>
    <w:rsid w:val="00CA5062"/>
    <w:rsid w:val="00CA507B"/>
    <w:rsid w:val="00CA51A0"/>
    <w:rsid w:val="00CA52CB"/>
    <w:rsid w:val="00CA5381"/>
    <w:rsid w:val="00CA53B6"/>
    <w:rsid w:val="00CA5560"/>
    <w:rsid w:val="00CA557D"/>
    <w:rsid w:val="00CA55AF"/>
    <w:rsid w:val="00CA55FE"/>
    <w:rsid w:val="00CA5645"/>
    <w:rsid w:val="00CA5881"/>
    <w:rsid w:val="00CA58BD"/>
    <w:rsid w:val="00CA58F0"/>
    <w:rsid w:val="00CA593E"/>
    <w:rsid w:val="00CA5BB1"/>
    <w:rsid w:val="00CA5D53"/>
    <w:rsid w:val="00CA5DEC"/>
    <w:rsid w:val="00CA5DEF"/>
    <w:rsid w:val="00CA5DF1"/>
    <w:rsid w:val="00CA5EAF"/>
    <w:rsid w:val="00CA5FB0"/>
    <w:rsid w:val="00CA6000"/>
    <w:rsid w:val="00CA6072"/>
    <w:rsid w:val="00CA609D"/>
    <w:rsid w:val="00CA6102"/>
    <w:rsid w:val="00CA6164"/>
    <w:rsid w:val="00CA623F"/>
    <w:rsid w:val="00CA6439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1A"/>
    <w:rsid w:val="00CB047F"/>
    <w:rsid w:val="00CB0877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07"/>
    <w:rsid w:val="00CB1F2A"/>
    <w:rsid w:val="00CB2112"/>
    <w:rsid w:val="00CB2212"/>
    <w:rsid w:val="00CB22CC"/>
    <w:rsid w:val="00CB22D7"/>
    <w:rsid w:val="00CB24ED"/>
    <w:rsid w:val="00CB254B"/>
    <w:rsid w:val="00CB2757"/>
    <w:rsid w:val="00CB2836"/>
    <w:rsid w:val="00CB28E4"/>
    <w:rsid w:val="00CB2A2E"/>
    <w:rsid w:val="00CB2D00"/>
    <w:rsid w:val="00CB2D07"/>
    <w:rsid w:val="00CB2E44"/>
    <w:rsid w:val="00CB2F27"/>
    <w:rsid w:val="00CB2FB2"/>
    <w:rsid w:val="00CB302C"/>
    <w:rsid w:val="00CB31ED"/>
    <w:rsid w:val="00CB35D9"/>
    <w:rsid w:val="00CB361A"/>
    <w:rsid w:val="00CB3989"/>
    <w:rsid w:val="00CB3A70"/>
    <w:rsid w:val="00CB3CC4"/>
    <w:rsid w:val="00CB3CEE"/>
    <w:rsid w:val="00CB3D7A"/>
    <w:rsid w:val="00CB4187"/>
    <w:rsid w:val="00CB41A1"/>
    <w:rsid w:val="00CB41C4"/>
    <w:rsid w:val="00CB4267"/>
    <w:rsid w:val="00CB4326"/>
    <w:rsid w:val="00CB43A1"/>
    <w:rsid w:val="00CB44FB"/>
    <w:rsid w:val="00CB458B"/>
    <w:rsid w:val="00CB47BD"/>
    <w:rsid w:val="00CB47E2"/>
    <w:rsid w:val="00CB480A"/>
    <w:rsid w:val="00CB494E"/>
    <w:rsid w:val="00CB499B"/>
    <w:rsid w:val="00CB4AAE"/>
    <w:rsid w:val="00CB4AB4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5F43"/>
    <w:rsid w:val="00CB6343"/>
    <w:rsid w:val="00CB6504"/>
    <w:rsid w:val="00CB6507"/>
    <w:rsid w:val="00CB656D"/>
    <w:rsid w:val="00CB66E4"/>
    <w:rsid w:val="00CB67FB"/>
    <w:rsid w:val="00CB68B3"/>
    <w:rsid w:val="00CB6A74"/>
    <w:rsid w:val="00CB6C2A"/>
    <w:rsid w:val="00CB6C8A"/>
    <w:rsid w:val="00CB6CB7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19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B3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A32"/>
    <w:rsid w:val="00CC2D18"/>
    <w:rsid w:val="00CC2EEB"/>
    <w:rsid w:val="00CC2EFE"/>
    <w:rsid w:val="00CC2F94"/>
    <w:rsid w:val="00CC313D"/>
    <w:rsid w:val="00CC316E"/>
    <w:rsid w:val="00CC3225"/>
    <w:rsid w:val="00CC3349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29A"/>
    <w:rsid w:val="00CC4365"/>
    <w:rsid w:val="00CC4422"/>
    <w:rsid w:val="00CC442E"/>
    <w:rsid w:val="00CC4505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05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C8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859"/>
    <w:rsid w:val="00CC7A6D"/>
    <w:rsid w:val="00CC7BBF"/>
    <w:rsid w:val="00CC7BD9"/>
    <w:rsid w:val="00CC7D27"/>
    <w:rsid w:val="00CC7D35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63D"/>
    <w:rsid w:val="00CD0740"/>
    <w:rsid w:val="00CD0768"/>
    <w:rsid w:val="00CD08B7"/>
    <w:rsid w:val="00CD0AEB"/>
    <w:rsid w:val="00CD0C06"/>
    <w:rsid w:val="00CD0FCC"/>
    <w:rsid w:val="00CD1144"/>
    <w:rsid w:val="00CD14CB"/>
    <w:rsid w:val="00CD1591"/>
    <w:rsid w:val="00CD15C3"/>
    <w:rsid w:val="00CD1711"/>
    <w:rsid w:val="00CD179D"/>
    <w:rsid w:val="00CD197F"/>
    <w:rsid w:val="00CD1BAD"/>
    <w:rsid w:val="00CD1E74"/>
    <w:rsid w:val="00CD1E93"/>
    <w:rsid w:val="00CD1F6C"/>
    <w:rsid w:val="00CD1FF0"/>
    <w:rsid w:val="00CD20F7"/>
    <w:rsid w:val="00CD2220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C23"/>
    <w:rsid w:val="00CD2D11"/>
    <w:rsid w:val="00CD2DAE"/>
    <w:rsid w:val="00CD2DCE"/>
    <w:rsid w:val="00CD307C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606"/>
    <w:rsid w:val="00CD478E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36C"/>
    <w:rsid w:val="00CD5431"/>
    <w:rsid w:val="00CD548E"/>
    <w:rsid w:val="00CD5673"/>
    <w:rsid w:val="00CD574B"/>
    <w:rsid w:val="00CD5A79"/>
    <w:rsid w:val="00CD5BDB"/>
    <w:rsid w:val="00CD5C02"/>
    <w:rsid w:val="00CD5C68"/>
    <w:rsid w:val="00CD5C9C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2A8"/>
    <w:rsid w:val="00CD6366"/>
    <w:rsid w:val="00CD63BC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BC2"/>
    <w:rsid w:val="00CD6E0B"/>
    <w:rsid w:val="00CD6E51"/>
    <w:rsid w:val="00CD708C"/>
    <w:rsid w:val="00CD712D"/>
    <w:rsid w:val="00CD717D"/>
    <w:rsid w:val="00CD73AE"/>
    <w:rsid w:val="00CD73EC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79A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27"/>
    <w:rsid w:val="00CE1284"/>
    <w:rsid w:val="00CE1290"/>
    <w:rsid w:val="00CE132D"/>
    <w:rsid w:val="00CE152F"/>
    <w:rsid w:val="00CE1574"/>
    <w:rsid w:val="00CE15D9"/>
    <w:rsid w:val="00CE15E3"/>
    <w:rsid w:val="00CE1616"/>
    <w:rsid w:val="00CE163C"/>
    <w:rsid w:val="00CE192E"/>
    <w:rsid w:val="00CE1B96"/>
    <w:rsid w:val="00CE1E81"/>
    <w:rsid w:val="00CE2124"/>
    <w:rsid w:val="00CE212D"/>
    <w:rsid w:val="00CE2204"/>
    <w:rsid w:val="00CE22B8"/>
    <w:rsid w:val="00CE242A"/>
    <w:rsid w:val="00CE24BB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95"/>
    <w:rsid w:val="00CE2CA3"/>
    <w:rsid w:val="00CE2D55"/>
    <w:rsid w:val="00CE2DC4"/>
    <w:rsid w:val="00CE2DED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CEB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6C6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40"/>
    <w:rsid w:val="00CE57D8"/>
    <w:rsid w:val="00CE58BB"/>
    <w:rsid w:val="00CE58C7"/>
    <w:rsid w:val="00CE5912"/>
    <w:rsid w:val="00CE5980"/>
    <w:rsid w:val="00CE59AB"/>
    <w:rsid w:val="00CE5AB2"/>
    <w:rsid w:val="00CE5AC8"/>
    <w:rsid w:val="00CE5DC9"/>
    <w:rsid w:val="00CE5E08"/>
    <w:rsid w:val="00CE5E50"/>
    <w:rsid w:val="00CE5E7D"/>
    <w:rsid w:val="00CE5F76"/>
    <w:rsid w:val="00CE6059"/>
    <w:rsid w:val="00CE63CE"/>
    <w:rsid w:val="00CE642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AE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BCB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7E9"/>
    <w:rsid w:val="00CF07EA"/>
    <w:rsid w:val="00CF082A"/>
    <w:rsid w:val="00CF08EE"/>
    <w:rsid w:val="00CF092A"/>
    <w:rsid w:val="00CF096A"/>
    <w:rsid w:val="00CF09AF"/>
    <w:rsid w:val="00CF0AAB"/>
    <w:rsid w:val="00CF0CE3"/>
    <w:rsid w:val="00CF0D79"/>
    <w:rsid w:val="00CF0E85"/>
    <w:rsid w:val="00CF103C"/>
    <w:rsid w:val="00CF129F"/>
    <w:rsid w:val="00CF14AB"/>
    <w:rsid w:val="00CF14CE"/>
    <w:rsid w:val="00CF1669"/>
    <w:rsid w:val="00CF167A"/>
    <w:rsid w:val="00CF186D"/>
    <w:rsid w:val="00CF18AB"/>
    <w:rsid w:val="00CF18C2"/>
    <w:rsid w:val="00CF1AA6"/>
    <w:rsid w:val="00CF1B3C"/>
    <w:rsid w:val="00CF1B40"/>
    <w:rsid w:val="00CF1DB3"/>
    <w:rsid w:val="00CF1DBF"/>
    <w:rsid w:val="00CF1EF2"/>
    <w:rsid w:val="00CF207C"/>
    <w:rsid w:val="00CF2091"/>
    <w:rsid w:val="00CF20C8"/>
    <w:rsid w:val="00CF22E3"/>
    <w:rsid w:val="00CF233B"/>
    <w:rsid w:val="00CF23D5"/>
    <w:rsid w:val="00CF24F2"/>
    <w:rsid w:val="00CF2639"/>
    <w:rsid w:val="00CF266D"/>
    <w:rsid w:val="00CF2757"/>
    <w:rsid w:val="00CF2759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9D9"/>
    <w:rsid w:val="00CF39EF"/>
    <w:rsid w:val="00CF3BBC"/>
    <w:rsid w:val="00CF3CD4"/>
    <w:rsid w:val="00CF3DF9"/>
    <w:rsid w:val="00CF3F01"/>
    <w:rsid w:val="00CF4054"/>
    <w:rsid w:val="00CF413B"/>
    <w:rsid w:val="00CF4167"/>
    <w:rsid w:val="00CF41A0"/>
    <w:rsid w:val="00CF41AE"/>
    <w:rsid w:val="00CF4281"/>
    <w:rsid w:val="00CF4428"/>
    <w:rsid w:val="00CF4528"/>
    <w:rsid w:val="00CF46E1"/>
    <w:rsid w:val="00CF47D5"/>
    <w:rsid w:val="00CF4980"/>
    <w:rsid w:val="00CF4A0B"/>
    <w:rsid w:val="00CF4D1B"/>
    <w:rsid w:val="00CF4D25"/>
    <w:rsid w:val="00CF4ECB"/>
    <w:rsid w:val="00CF50A9"/>
    <w:rsid w:val="00CF50C5"/>
    <w:rsid w:val="00CF53FF"/>
    <w:rsid w:val="00CF5400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2E"/>
    <w:rsid w:val="00CF6277"/>
    <w:rsid w:val="00CF62E5"/>
    <w:rsid w:val="00CF62F0"/>
    <w:rsid w:val="00CF6490"/>
    <w:rsid w:val="00CF64D4"/>
    <w:rsid w:val="00CF6529"/>
    <w:rsid w:val="00CF66DE"/>
    <w:rsid w:val="00CF6848"/>
    <w:rsid w:val="00CF687F"/>
    <w:rsid w:val="00CF68CF"/>
    <w:rsid w:val="00CF68E6"/>
    <w:rsid w:val="00CF6A2B"/>
    <w:rsid w:val="00CF6A9A"/>
    <w:rsid w:val="00CF6AF3"/>
    <w:rsid w:val="00CF6C66"/>
    <w:rsid w:val="00CF6C9A"/>
    <w:rsid w:val="00CF6EF8"/>
    <w:rsid w:val="00CF6F64"/>
    <w:rsid w:val="00CF73A0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04D"/>
    <w:rsid w:val="00D00089"/>
    <w:rsid w:val="00D00191"/>
    <w:rsid w:val="00D002BC"/>
    <w:rsid w:val="00D003DE"/>
    <w:rsid w:val="00D00477"/>
    <w:rsid w:val="00D00522"/>
    <w:rsid w:val="00D0054D"/>
    <w:rsid w:val="00D00616"/>
    <w:rsid w:val="00D00744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6FB"/>
    <w:rsid w:val="00D017EE"/>
    <w:rsid w:val="00D0182B"/>
    <w:rsid w:val="00D0186E"/>
    <w:rsid w:val="00D01B38"/>
    <w:rsid w:val="00D01B68"/>
    <w:rsid w:val="00D01C45"/>
    <w:rsid w:val="00D01C73"/>
    <w:rsid w:val="00D01F49"/>
    <w:rsid w:val="00D01FB2"/>
    <w:rsid w:val="00D02014"/>
    <w:rsid w:val="00D0205A"/>
    <w:rsid w:val="00D0208F"/>
    <w:rsid w:val="00D02220"/>
    <w:rsid w:val="00D022E4"/>
    <w:rsid w:val="00D02369"/>
    <w:rsid w:val="00D02428"/>
    <w:rsid w:val="00D02502"/>
    <w:rsid w:val="00D028A7"/>
    <w:rsid w:val="00D02915"/>
    <w:rsid w:val="00D0295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1F2"/>
    <w:rsid w:val="00D03322"/>
    <w:rsid w:val="00D03329"/>
    <w:rsid w:val="00D03390"/>
    <w:rsid w:val="00D033DE"/>
    <w:rsid w:val="00D03498"/>
    <w:rsid w:val="00D034C4"/>
    <w:rsid w:val="00D03657"/>
    <w:rsid w:val="00D0372E"/>
    <w:rsid w:val="00D03853"/>
    <w:rsid w:val="00D03C31"/>
    <w:rsid w:val="00D03DF4"/>
    <w:rsid w:val="00D03F2F"/>
    <w:rsid w:val="00D040BD"/>
    <w:rsid w:val="00D04162"/>
    <w:rsid w:val="00D04202"/>
    <w:rsid w:val="00D04394"/>
    <w:rsid w:val="00D04487"/>
    <w:rsid w:val="00D0475E"/>
    <w:rsid w:val="00D047FE"/>
    <w:rsid w:val="00D0482E"/>
    <w:rsid w:val="00D04830"/>
    <w:rsid w:val="00D048E1"/>
    <w:rsid w:val="00D049A8"/>
    <w:rsid w:val="00D04C05"/>
    <w:rsid w:val="00D04E13"/>
    <w:rsid w:val="00D04FC8"/>
    <w:rsid w:val="00D05078"/>
    <w:rsid w:val="00D051E2"/>
    <w:rsid w:val="00D05288"/>
    <w:rsid w:val="00D052FF"/>
    <w:rsid w:val="00D05393"/>
    <w:rsid w:val="00D054C9"/>
    <w:rsid w:val="00D05793"/>
    <w:rsid w:val="00D05A2D"/>
    <w:rsid w:val="00D05B8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6F4"/>
    <w:rsid w:val="00D06738"/>
    <w:rsid w:val="00D0675C"/>
    <w:rsid w:val="00D0678D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A9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091"/>
    <w:rsid w:val="00D1114D"/>
    <w:rsid w:val="00D112D7"/>
    <w:rsid w:val="00D1137C"/>
    <w:rsid w:val="00D113FC"/>
    <w:rsid w:val="00D115F3"/>
    <w:rsid w:val="00D11763"/>
    <w:rsid w:val="00D117D0"/>
    <w:rsid w:val="00D1181C"/>
    <w:rsid w:val="00D11857"/>
    <w:rsid w:val="00D11873"/>
    <w:rsid w:val="00D118CB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5B4"/>
    <w:rsid w:val="00D12687"/>
    <w:rsid w:val="00D126E6"/>
    <w:rsid w:val="00D12A97"/>
    <w:rsid w:val="00D12B30"/>
    <w:rsid w:val="00D12B75"/>
    <w:rsid w:val="00D12E7C"/>
    <w:rsid w:val="00D12FF7"/>
    <w:rsid w:val="00D13447"/>
    <w:rsid w:val="00D13647"/>
    <w:rsid w:val="00D137FD"/>
    <w:rsid w:val="00D137FE"/>
    <w:rsid w:val="00D13880"/>
    <w:rsid w:val="00D13936"/>
    <w:rsid w:val="00D13992"/>
    <w:rsid w:val="00D139CB"/>
    <w:rsid w:val="00D13A57"/>
    <w:rsid w:val="00D13AA0"/>
    <w:rsid w:val="00D13AAD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737"/>
    <w:rsid w:val="00D1486B"/>
    <w:rsid w:val="00D149D2"/>
    <w:rsid w:val="00D14A81"/>
    <w:rsid w:val="00D14B73"/>
    <w:rsid w:val="00D14D4D"/>
    <w:rsid w:val="00D14F9D"/>
    <w:rsid w:val="00D150A7"/>
    <w:rsid w:val="00D15333"/>
    <w:rsid w:val="00D153AF"/>
    <w:rsid w:val="00D15442"/>
    <w:rsid w:val="00D154B9"/>
    <w:rsid w:val="00D15514"/>
    <w:rsid w:val="00D15577"/>
    <w:rsid w:val="00D15985"/>
    <w:rsid w:val="00D15B1D"/>
    <w:rsid w:val="00D15B82"/>
    <w:rsid w:val="00D15B8C"/>
    <w:rsid w:val="00D15C5E"/>
    <w:rsid w:val="00D15CCF"/>
    <w:rsid w:val="00D15D5B"/>
    <w:rsid w:val="00D15D9D"/>
    <w:rsid w:val="00D15DA7"/>
    <w:rsid w:val="00D15EA4"/>
    <w:rsid w:val="00D15EAF"/>
    <w:rsid w:val="00D15ECE"/>
    <w:rsid w:val="00D15F5B"/>
    <w:rsid w:val="00D15FCB"/>
    <w:rsid w:val="00D16002"/>
    <w:rsid w:val="00D16077"/>
    <w:rsid w:val="00D16144"/>
    <w:rsid w:val="00D1614B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26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73"/>
    <w:rsid w:val="00D203A4"/>
    <w:rsid w:val="00D20652"/>
    <w:rsid w:val="00D20BAE"/>
    <w:rsid w:val="00D20BD1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AB6"/>
    <w:rsid w:val="00D22B75"/>
    <w:rsid w:val="00D22CC1"/>
    <w:rsid w:val="00D22CC8"/>
    <w:rsid w:val="00D22D2B"/>
    <w:rsid w:val="00D22FC9"/>
    <w:rsid w:val="00D23012"/>
    <w:rsid w:val="00D232C8"/>
    <w:rsid w:val="00D23314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DFF"/>
    <w:rsid w:val="00D23EAA"/>
    <w:rsid w:val="00D23EDF"/>
    <w:rsid w:val="00D24086"/>
    <w:rsid w:val="00D240ED"/>
    <w:rsid w:val="00D2416E"/>
    <w:rsid w:val="00D243D9"/>
    <w:rsid w:val="00D24521"/>
    <w:rsid w:val="00D24729"/>
    <w:rsid w:val="00D248B2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21"/>
    <w:rsid w:val="00D26EB1"/>
    <w:rsid w:val="00D26F5A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085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43D"/>
    <w:rsid w:val="00D32582"/>
    <w:rsid w:val="00D32696"/>
    <w:rsid w:val="00D326BD"/>
    <w:rsid w:val="00D327E4"/>
    <w:rsid w:val="00D327E7"/>
    <w:rsid w:val="00D328D0"/>
    <w:rsid w:val="00D32967"/>
    <w:rsid w:val="00D32B6E"/>
    <w:rsid w:val="00D32F23"/>
    <w:rsid w:val="00D32FB9"/>
    <w:rsid w:val="00D332B8"/>
    <w:rsid w:val="00D33313"/>
    <w:rsid w:val="00D33353"/>
    <w:rsid w:val="00D33410"/>
    <w:rsid w:val="00D33429"/>
    <w:rsid w:val="00D33527"/>
    <w:rsid w:val="00D335E0"/>
    <w:rsid w:val="00D335E5"/>
    <w:rsid w:val="00D337D9"/>
    <w:rsid w:val="00D33A3A"/>
    <w:rsid w:val="00D33AB3"/>
    <w:rsid w:val="00D33AC3"/>
    <w:rsid w:val="00D33AFC"/>
    <w:rsid w:val="00D33B7F"/>
    <w:rsid w:val="00D33DA1"/>
    <w:rsid w:val="00D33DF3"/>
    <w:rsid w:val="00D33EB3"/>
    <w:rsid w:val="00D3410B"/>
    <w:rsid w:val="00D341A3"/>
    <w:rsid w:val="00D3425F"/>
    <w:rsid w:val="00D344C9"/>
    <w:rsid w:val="00D344E4"/>
    <w:rsid w:val="00D346D7"/>
    <w:rsid w:val="00D34714"/>
    <w:rsid w:val="00D34A45"/>
    <w:rsid w:val="00D34C49"/>
    <w:rsid w:val="00D34C53"/>
    <w:rsid w:val="00D34CE6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47"/>
    <w:rsid w:val="00D3695E"/>
    <w:rsid w:val="00D36998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70E"/>
    <w:rsid w:val="00D37994"/>
    <w:rsid w:val="00D37B73"/>
    <w:rsid w:val="00D37B95"/>
    <w:rsid w:val="00D37C2D"/>
    <w:rsid w:val="00D37C92"/>
    <w:rsid w:val="00D37F23"/>
    <w:rsid w:val="00D401A5"/>
    <w:rsid w:val="00D40409"/>
    <w:rsid w:val="00D404CE"/>
    <w:rsid w:val="00D4053F"/>
    <w:rsid w:val="00D40552"/>
    <w:rsid w:val="00D406D1"/>
    <w:rsid w:val="00D408DA"/>
    <w:rsid w:val="00D40BA2"/>
    <w:rsid w:val="00D40BCB"/>
    <w:rsid w:val="00D40C07"/>
    <w:rsid w:val="00D40E25"/>
    <w:rsid w:val="00D40E73"/>
    <w:rsid w:val="00D40E78"/>
    <w:rsid w:val="00D40F36"/>
    <w:rsid w:val="00D40FC7"/>
    <w:rsid w:val="00D41009"/>
    <w:rsid w:val="00D410D0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42"/>
    <w:rsid w:val="00D42161"/>
    <w:rsid w:val="00D421D9"/>
    <w:rsid w:val="00D42281"/>
    <w:rsid w:val="00D422D9"/>
    <w:rsid w:val="00D422E4"/>
    <w:rsid w:val="00D42398"/>
    <w:rsid w:val="00D42433"/>
    <w:rsid w:val="00D425F1"/>
    <w:rsid w:val="00D42772"/>
    <w:rsid w:val="00D42805"/>
    <w:rsid w:val="00D42946"/>
    <w:rsid w:val="00D429DA"/>
    <w:rsid w:val="00D42A72"/>
    <w:rsid w:val="00D42B13"/>
    <w:rsid w:val="00D42B4A"/>
    <w:rsid w:val="00D42B71"/>
    <w:rsid w:val="00D42D28"/>
    <w:rsid w:val="00D42D94"/>
    <w:rsid w:val="00D42E58"/>
    <w:rsid w:val="00D42EB5"/>
    <w:rsid w:val="00D42FD1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C8"/>
    <w:rsid w:val="00D44DD4"/>
    <w:rsid w:val="00D44F3E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75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08"/>
    <w:rsid w:val="00D471EF"/>
    <w:rsid w:val="00D472E5"/>
    <w:rsid w:val="00D473C5"/>
    <w:rsid w:val="00D474E8"/>
    <w:rsid w:val="00D475CC"/>
    <w:rsid w:val="00D477E2"/>
    <w:rsid w:val="00D478B6"/>
    <w:rsid w:val="00D47956"/>
    <w:rsid w:val="00D479EA"/>
    <w:rsid w:val="00D47C8A"/>
    <w:rsid w:val="00D50025"/>
    <w:rsid w:val="00D501E1"/>
    <w:rsid w:val="00D501E4"/>
    <w:rsid w:val="00D501F0"/>
    <w:rsid w:val="00D50424"/>
    <w:rsid w:val="00D5044A"/>
    <w:rsid w:val="00D504CA"/>
    <w:rsid w:val="00D506A6"/>
    <w:rsid w:val="00D506B3"/>
    <w:rsid w:val="00D50AF0"/>
    <w:rsid w:val="00D50BBA"/>
    <w:rsid w:val="00D50C85"/>
    <w:rsid w:val="00D50F95"/>
    <w:rsid w:val="00D5102A"/>
    <w:rsid w:val="00D510FC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90"/>
    <w:rsid w:val="00D51FC9"/>
    <w:rsid w:val="00D52116"/>
    <w:rsid w:val="00D52200"/>
    <w:rsid w:val="00D5249B"/>
    <w:rsid w:val="00D5255C"/>
    <w:rsid w:val="00D52579"/>
    <w:rsid w:val="00D526A5"/>
    <w:rsid w:val="00D52758"/>
    <w:rsid w:val="00D5294C"/>
    <w:rsid w:val="00D52ADE"/>
    <w:rsid w:val="00D52B6A"/>
    <w:rsid w:val="00D52BF3"/>
    <w:rsid w:val="00D52CCC"/>
    <w:rsid w:val="00D52E94"/>
    <w:rsid w:val="00D5330F"/>
    <w:rsid w:val="00D535BA"/>
    <w:rsid w:val="00D5366B"/>
    <w:rsid w:val="00D53768"/>
    <w:rsid w:val="00D5378D"/>
    <w:rsid w:val="00D53C63"/>
    <w:rsid w:val="00D53CBC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CF"/>
    <w:rsid w:val="00D550DB"/>
    <w:rsid w:val="00D550DE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80E"/>
    <w:rsid w:val="00D569F2"/>
    <w:rsid w:val="00D56C31"/>
    <w:rsid w:val="00D56C6A"/>
    <w:rsid w:val="00D56D65"/>
    <w:rsid w:val="00D56DCD"/>
    <w:rsid w:val="00D56F95"/>
    <w:rsid w:val="00D5706C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26"/>
    <w:rsid w:val="00D602BA"/>
    <w:rsid w:val="00D605B5"/>
    <w:rsid w:val="00D6065D"/>
    <w:rsid w:val="00D60693"/>
    <w:rsid w:val="00D606AC"/>
    <w:rsid w:val="00D606F5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206"/>
    <w:rsid w:val="00D613B8"/>
    <w:rsid w:val="00D613CF"/>
    <w:rsid w:val="00D616BF"/>
    <w:rsid w:val="00D617F2"/>
    <w:rsid w:val="00D618A1"/>
    <w:rsid w:val="00D61AED"/>
    <w:rsid w:val="00D61BBF"/>
    <w:rsid w:val="00D61CDE"/>
    <w:rsid w:val="00D61E3D"/>
    <w:rsid w:val="00D62119"/>
    <w:rsid w:val="00D62216"/>
    <w:rsid w:val="00D62243"/>
    <w:rsid w:val="00D62297"/>
    <w:rsid w:val="00D62462"/>
    <w:rsid w:val="00D6267C"/>
    <w:rsid w:val="00D626C4"/>
    <w:rsid w:val="00D62730"/>
    <w:rsid w:val="00D6278F"/>
    <w:rsid w:val="00D62949"/>
    <w:rsid w:val="00D62A43"/>
    <w:rsid w:val="00D62A6B"/>
    <w:rsid w:val="00D62DEB"/>
    <w:rsid w:val="00D62DEC"/>
    <w:rsid w:val="00D6302F"/>
    <w:rsid w:val="00D6321B"/>
    <w:rsid w:val="00D632DD"/>
    <w:rsid w:val="00D632ED"/>
    <w:rsid w:val="00D63353"/>
    <w:rsid w:val="00D63606"/>
    <w:rsid w:val="00D63939"/>
    <w:rsid w:val="00D6399A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4F63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80"/>
    <w:rsid w:val="00D665EC"/>
    <w:rsid w:val="00D66756"/>
    <w:rsid w:val="00D6677A"/>
    <w:rsid w:val="00D66818"/>
    <w:rsid w:val="00D6681D"/>
    <w:rsid w:val="00D66DAA"/>
    <w:rsid w:val="00D66DF5"/>
    <w:rsid w:val="00D66ECD"/>
    <w:rsid w:val="00D66F18"/>
    <w:rsid w:val="00D6705F"/>
    <w:rsid w:val="00D67356"/>
    <w:rsid w:val="00D67545"/>
    <w:rsid w:val="00D6754D"/>
    <w:rsid w:val="00D67B67"/>
    <w:rsid w:val="00D67CEF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A6"/>
    <w:rsid w:val="00D703E9"/>
    <w:rsid w:val="00D7040B"/>
    <w:rsid w:val="00D7065D"/>
    <w:rsid w:val="00D7076F"/>
    <w:rsid w:val="00D707C6"/>
    <w:rsid w:val="00D7090F"/>
    <w:rsid w:val="00D70C78"/>
    <w:rsid w:val="00D70E83"/>
    <w:rsid w:val="00D70F5E"/>
    <w:rsid w:val="00D70F87"/>
    <w:rsid w:val="00D7108A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77B"/>
    <w:rsid w:val="00D729CE"/>
    <w:rsid w:val="00D72B6D"/>
    <w:rsid w:val="00D72C73"/>
    <w:rsid w:val="00D72E80"/>
    <w:rsid w:val="00D73019"/>
    <w:rsid w:val="00D73347"/>
    <w:rsid w:val="00D734BB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E30"/>
    <w:rsid w:val="00D73F2E"/>
    <w:rsid w:val="00D73F34"/>
    <w:rsid w:val="00D73F5F"/>
    <w:rsid w:val="00D74007"/>
    <w:rsid w:val="00D74395"/>
    <w:rsid w:val="00D7440E"/>
    <w:rsid w:val="00D74461"/>
    <w:rsid w:val="00D7480B"/>
    <w:rsid w:val="00D748B6"/>
    <w:rsid w:val="00D7494E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89"/>
    <w:rsid w:val="00D758A0"/>
    <w:rsid w:val="00D758A1"/>
    <w:rsid w:val="00D758FF"/>
    <w:rsid w:val="00D7591A"/>
    <w:rsid w:val="00D75A20"/>
    <w:rsid w:val="00D75AA8"/>
    <w:rsid w:val="00D75CD8"/>
    <w:rsid w:val="00D75CEC"/>
    <w:rsid w:val="00D75D87"/>
    <w:rsid w:val="00D75DE8"/>
    <w:rsid w:val="00D75E48"/>
    <w:rsid w:val="00D75E85"/>
    <w:rsid w:val="00D75FD9"/>
    <w:rsid w:val="00D7601D"/>
    <w:rsid w:val="00D76025"/>
    <w:rsid w:val="00D7606D"/>
    <w:rsid w:val="00D761CB"/>
    <w:rsid w:val="00D761E6"/>
    <w:rsid w:val="00D76213"/>
    <w:rsid w:val="00D76371"/>
    <w:rsid w:val="00D7659E"/>
    <w:rsid w:val="00D767EE"/>
    <w:rsid w:val="00D76878"/>
    <w:rsid w:val="00D76933"/>
    <w:rsid w:val="00D7695E"/>
    <w:rsid w:val="00D76A4B"/>
    <w:rsid w:val="00D76A4E"/>
    <w:rsid w:val="00D76AF1"/>
    <w:rsid w:val="00D76B55"/>
    <w:rsid w:val="00D76D80"/>
    <w:rsid w:val="00D76DDA"/>
    <w:rsid w:val="00D76DEE"/>
    <w:rsid w:val="00D76E3E"/>
    <w:rsid w:val="00D76E83"/>
    <w:rsid w:val="00D76F66"/>
    <w:rsid w:val="00D7706F"/>
    <w:rsid w:val="00D7713E"/>
    <w:rsid w:val="00D771C9"/>
    <w:rsid w:val="00D77274"/>
    <w:rsid w:val="00D7747A"/>
    <w:rsid w:val="00D77585"/>
    <w:rsid w:val="00D776A1"/>
    <w:rsid w:val="00D7772B"/>
    <w:rsid w:val="00D77B0A"/>
    <w:rsid w:val="00D77B6A"/>
    <w:rsid w:val="00D77BE6"/>
    <w:rsid w:val="00D77BF1"/>
    <w:rsid w:val="00D77C8D"/>
    <w:rsid w:val="00D77CC7"/>
    <w:rsid w:val="00D77E25"/>
    <w:rsid w:val="00D77FAD"/>
    <w:rsid w:val="00D8000E"/>
    <w:rsid w:val="00D8002F"/>
    <w:rsid w:val="00D800A1"/>
    <w:rsid w:val="00D8036A"/>
    <w:rsid w:val="00D804A7"/>
    <w:rsid w:val="00D806C9"/>
    <w:rsid w:val="00D8098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DB1"/>
    <w:rsid w:val="00D81E49"/>
    <w:rsid w:val="00D81E9C"/>
    <w:rsid w:val="00D81F99"/>
    <w:rsid w:val="00D820F3"/>
    <w:rsid w:val="00D822C6"/>
    <w:rsid w:val="00D8230B"/>
    <w:rsid w:val="00D8258B"/>
    <w:rsid w:val="00D82717"/>
    <w:rsid w:val="00D827DA"/>
    <w:rsid w:val="00D829AC"/>
    <w:rsid w:val="00D82A71"/>
    <w:rsid w:val="00D82AB3"/>
    <w:rsid w:val="00D82B4D"/>
    <w:rsid w:val="00D82C02"/>
    <w:rsid w:val="00D82C31"/>
    <w:rsid w:val="00D82E00"/>
    <w:rsid w:val="00D82FFD"/>
    <w:rsid w:val="00D83048"/>
    <w:rsid w:val="00D8312B"/>
    <w:rsid w:val="00D83401"/>
    <w:rsid w:val="00D834F7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75"/>
    <w:rsid w:val="00D84268"/>
    <w:rsid w:val="00D84352"/>
    <w:rsid w:val="00D84386"/>
    <w:rsid w:val="00D84438"/>
    <w:rsid w:val="00D8446B"/>
    <w:rsid w:val="00D84505"/>
    <w:rsid w:val="00D846C5"/>
    <w:rsid w:val="00D84A26"/>
    <w:rsid w:val="00D84C40"/>
    <w:rsid w:val="00D84EDC"/>
    <w:rsid w:val="00D84EF3"/>
    <w:rsid w:val="00D84FE8"/>
    <w:rsid w:val="00D8519C"/>
    <w:rsid w:val="00D85292"/>
    <w:rsid w:val="00D852BD"/>
    <w:rsid w:val="00D85368"/>
    <w:rsid w:val="00D85758"/>
    <w:rsid w:val="00D85869"/>
    <w:rsid w:val="00D85A26"/>
    <w:rsid w:val="00D85C25"/>
    <w:rsid w:val="00D85D71"/>
    <w:rsid w:val="00D85DD5"/>
    <w:rsid w:val="00D85E10"/>
    <w:rsid w:val="00D85E69"/>
    <w:rsid w:val="00D85FE3"/>
    <w:rsid w:val="00D861E4"/>
    <w:rsid w:val="00D86242"/>
    <w:rsid w:val="00D86640"/>
    <w:rsid w:val="00D8669F"/>
    <w:rsid w:val="00D866B6"/>
    <w:rsid w:val="00D86746"/>
    <w:rsid w:val="00D86A40"/>
    <w:rsid w:val="00D86B37"/>
    <w:rsid w:val="00D86B57"/>
    <w:rsid w:val="00D86BB3"/>
    <w:rsid w:val="00D86C05"/>
    <w:rsid w:val="00D86C35"/>
    <w:rsid w:val="00D86C73"/>
    <w:rsid w:val="00D86CBB"/>
    <w:rsid w:val="00D86ED1"/>
    <w:rsid w:val="00D870A2"/>
    <w:rsid w:val="00D870D5"/>
    <w:rsid w:val="00D87154"/>
    <w:rsid w:val="00D87211"/>
    <w:rsid w:val="00D8731C"/>
    <w:rsid w:val="00D87643"/>
    <w:rsid w:val="00D876C1"/>
    <w:rsid w:val="00D8778A"/>
    <w:rsid w:val="00D879C8"/>
    <w:rsid w:val="00D87B97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A76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22"/>
    <w:rsid w:val="00D923B9"/>
    <w:rsid w:val="00D92472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EDE"/>
    <w:rsid w:val="00D92FD3"/>
    <w:rsid w:val="00D93112"/>
    <w:rsid w:val="00D931CD"/>
    <w:rsid w:val="00D931F2"/>
    <w:rsid w:val="00D93689"/>
    <w:rsid w:val="00D93702"/>
    <w:rsid w:val="00D937A2"/>
    <w:rsid w:val="00D93A62"/>
    <w:rsid w:val="00D93A69"/>
    <w:rsid w:val="00D93A86"/>
    <w:rsid w:val="00D93FBE"/>
    <w:rsid w:val="00D94253"/>
    <w:rsid w:val="00D9445D"/>
    <w:rsid w:val="00D944C0"/>
    <w:rsid w:val="00D94545"/>
    <w:rsid w:val="00D94867"/>
    <w:rsid w:val="00D948A0"/>
    <w:rsid w:val="00D94A2C"/>
    <w:rsid w:val="00D94BB0"/>
    <w:rsid w:val="00D94BEF"/>
    <w:rsid w:val="00D94C25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56E"/>
    <w:rsid w:val="00D96617"/>
    <w:rsid w:val="00D9661A"/>
    <w:rsid w:val="00D966BA"/>
    <w:rsid w:val="00D96709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34C"/>
    <w:rsid w:val="00D97552"/>
    <w:rsid w:val="00D97918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876"/>
    <w:rsid w:val="00DA08F4"/>
    <w:rsid w:val="00DA0AD1"/>
    <w:rsid w:val="00DA0B85"/>
    <w:rsid w:val="00DA0C77"/>
    <w:rsid w:val="00DA0FC0"/>
    <w:rsid w:val="00DA10CE"/>
    <w:rsid w:val="00DA11CB"/>
    <w:rsid w:val="00DA11D5"/>
    <w:rsid w:val="00DA1216"/>
    <w:rsid w:val="00DA125D"/>
    <w:rsid w:val="00DA12DA"/>
    <w:rsid w:val="00DA12DD"/>
    <w:rsid w:val="00DA1595"/>
    <w:rsid w:val="00DA163E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B2"/>
    <w:rsid w:val="00DA25EA"/>
    <w:rsid w:val="00DA26F7"/>
    <w:rsid w:val="00DA28A8"/>
    <w:rsid w:val="00DA28B8"/>
    <w:rsid w:val="00DA29C4"/>
    <w:rsid w:val="00DA29F6"/>
    <w:rsid w:val="00DA2A8E"/>
    <w:rsid w:val="00DA2CD7"/>
    <w:rsid w:val="00DA2D76"/>
    <w:rsid w:val="00DA2D90"/>
    <w:rsid w:val="00DA2DEF"/>
    <w:rsid w:val="00DA2E9D"/>
    <w:rsid w:val="00DA3041"/>
    <w:rsid w:val="00DA30D8"/>
    <w:rsid w:val="00DA31E8"/>
    <w:rsid w:val="00DA3379"/>
    <w:rsid w:val="00DA3390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4E6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28F"/>
    <w:rsid w:val="00DA53DF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5FA3"/>
    <w:rsid w:val="00DA6173"/>
    <w:rsid w:val="00DA61A6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466"/>
    <w:rsid w:val="00DA77D4"/>
    <w:rsid w:val="00DA7856"/>
    <w:rsid w:val="00DA78BC"/>
    <w:rsid w:val="00DA79FD"/>
    <w:rsid w:val="00DA7A74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0EB7"/>
    <w:rsid w:val="00DB125D"/>
    <w:rsid w:val="00DB1381"/>
    <w:rsid w:val="00DB14CD"/>
    <w:rsid w:val="00DB1539"/>
    <w:rsid w:val="00DB1560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5C2"/>
    <w:rsid w:val="00DB2676"/>
    <w:rsid w:val="00DB28D8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6C6"/>
    <w:rsid w:val="00DB4715"/>
    <w:rsid w:val="00DB4744"/>
    <w:rsid w:val="00DB477C"/>
    <w:rsid w:val="00DB4796"/>
    <w:rsid w:val="00DB4AB4"/>
    <w:rsid w:val="00DB4BC7"/>
    <w:rsid w:val="00DB4D30"/>
    <w:rsid w:val="00DB4E67"/>
    <w:rsid w:val="00DB4F9D"/>
    <w:rsid w:val="00DB4FAA"/>
    <w:rsid w:val="00DB50F4"/>
    <w:rsid w:val="00DB51D0"/>
    <w:rsid w:val="00DB5487"/>
    <w:rsid w:val="00DB5570"/>
    <w:rsid w:val="00DB5612"/>
    <w:rsid w:val="00DB59FA"/>
    <w:rsid w:val="00DB5A21"/>
    <w:rsid w:val="00DB5ACA"/>
    <w:rsid w:val="00DB5B30"/>
    <w:rsid w:val="00DB5BEA"/>
    <w:rsid w:val="00DB5DEB"/>
    <w:rsid w:val="00DB5EE5"/>
    <w:rsid w:val="00DB601E"/>
    <w:rsid w:val="00DB6218"/>
    <w:rsid w:val="00DB622F"/>
    <w:rsid w:val="00DB62A6"/>
    <w:rsid w:val="00DB6405"/>
    <w:rsid w:val="00DB64BB"/>
    <w:rsid w:val="00DB64CC"/>
    <w:rsid w:val="00DB6500"/>
    <w:rsid w:val="00DB6598"/>
    <w:rsid w:val="00DB681C"/>
    <w:rsid w:val="00DB6844"/>
    <w:rsid w:val="00DB68FF"/>
    <w:rsid w:val="00DB69B1"/>
    <w:rsid w:val="00DB69D5"/>
    <w:rsid w:val="00DB6A91"/>
    <w:rsid w:val="00DB6B08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3D"/>
    <w:rsid w:val="00DB73D6"/>
    <w:rsid w:val="00DB7427"/>
    <w:rsid w:val="00DB749A"/>
    <w:rsid w:val="00DB749C"/>
    <w:rsid w:val="00DB763C"/>
    <w:rsid w:val="00DB798F"/>
    <w:rsid w:val="00DB79D9"/>
    <w:rsid w:val="00DB7A52"/>
    <w:rsid w:val="00DB7AFD"/>
    <w:rsid w:val="00DB7BA1"/>
    <w:rsid w:val="00DB7E79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5E7"/>
    <w:rsid w:val="00DC06ED"/>
    <w:rsid w:val="00DC0709"/>
    <w:rsid w:val="00DC0715"/>
    <w:rsid w:val="00DC07D1"/>
    <w:rsid w:val="00DC092D"/>
    <w:rsid w:val="00DC0943"/>
    <w:rsid w:val="00DC09BB"/>
    <w:rsid w:val="00DC0A17"/>
    <w:rsid w:val="00DC0A3C"/>
    <w:rsid w:val="00DC0C00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628"/>
    <w:rsid w:val="00DC1763"/>
    <w:rsid w:val="00DC1792"/>
    <w:rsid w:val="00DC17E4"/>
    <w:rsid w:val="00DC1804"/>
    <w:rsid w:val="00DC1F7B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94C"/>
    <w:rsid w:val="00DC2B2B"/>
    <w:rsid w:val="00DC2B9D"/>
    <w:rsid w:val="00DC2BF3"/>
    <w:rsid w:val="00DC2BFC"/>
    <w:rsid w:val="00DC2C81"/>
    <w:rsid w:val="00DC2D59"/>
    <w:rsid w:val="00DC3079"/>
    <w:rsid w:val="00DC33F6"/>
    <w:rsid w:val="00DC3A40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4EF2"/>
    <w:rsid w:val="00DC4F2C"/>
    <w:rsid w:val="00DC522F"/>
    <w:rsid w:val="00DC5298"/>
    <w:rsid w:val="00DC5317"/>
    <w:rsid w:val="00DC5579"/>
    <w:rsid w:val="00DC5613"/>
    <w:rsid w:val="00DC56DB"/>
    <w:rsid w:val="00DC588E"/>
    <w:rsid w:val="00DC5977"/>
    <w:rsid w:val="00DC5AE7"/>
    <w:rsid w:val="00DC5B17"/>
    <w:rsid w:val="00DC5C46"/>
    <w:rsid w:val="00DC5C5B"/>
    <w:rsid w:val="00DC5CF8"/>
    <w:rsid w:val="00DC5D73"/>
    <w:rsid w:val="00DC5DA0"/>
    <w:rsid w:val="00DC5F7B"/>
    <w:rsid w:val="00DC60AE"/>
    <w:rsid w:val="00DC61B4"/>
    <w:rsid w:val="00DC61F7"/>
    <w:rsid w:val="00DC6227"/>
    <w:rsid w:val="00DC6316"/>
    <w:rsid w:val="00DC63A1"/>
    <w:rsid w:val="00DC640E"/>
    <w:rsid w:val="00DC65D8"/>
    <w:rsid w:val="00DC6783"/>
    <w:rsid w:val="00DC67B6"/>
    <w:rsid w:val="00DC6A94"/>
    <w:rsid w:val="00DC6B6A"/>
    <w:rsid w:val="00DC6BDA"/>
    <w:rsid w:val="00DC6C02"/>
    <w:rsid w:val="00DC6CC7"/>
    <w:rsid w:val="00DC6D15"/>
    <w:rsid w:val="00DC6D21"/>
    <w:rsid w:val="00DC6EBB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BF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AF4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49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4F"/>
    <w:rsid w:val="00DD41EE"/>
    <w:rsid w:val="00DD4379"/>
    <w:rsid w:val="00DD443F"/>
    <w:rsid w:val="00DD4999"/>
    <w:rsid w:val="00DD49D3"/>
    <w:rsid w:val="00DD4ABF"/>
    <w:rsid w:val="00DD4C55"/>
    <w:rsid w:val="00DD4CC9"/>
    <w:rsid w:val="00DD4DC7"/>
    <w:rsid w:val="00DD4F62"/>
    <w:rsid w:val="00DD5162"/>
    <w:rsid w:val="00DD51B0"/>
    <w:rsid w:val="00DD5266"/>
    <w:rsid w:val="00DD54EA"/>
    <w:rsid w:val="00DD56F7"/>
    <w:rsid w:val="00DD57BD"/>
    <w:rsid w:val="00DD59E3"/>
    <w:rsid w:val="00DD5B6C"/>
    <w:rsid w:val="00DD6145"/>
    <w:rsid w:val="00DD61C2"/>
    <w:rsid w:val="00DD6241"/>
    <w:rsid w:val="00DD62CC"/>
    <w:rsid w:val="00DD62D0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2CA"/>
    <w:rsid w:val="00DD7356"/>
    <w:rsid w:val="00DD73B8"/>
    <w:rsid w:val="00DD73D1"/>
    <w:rsid w:val="00DD7428"/>
    <w:rsid w:val="00DD761C"/>
    <w:rsid w:val="00DD766A"/>
    <w:rsid w:val="00DD7829"/>
    <w:rsid w:val="00DD7C58"/>
    <w:rsid w:val="00DD7DF3"/>
    <w:rsid w:val="00DD7F35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79F"/>
    <w:rsid w:val="00DE0C1B"/>
    <w:rsid w:val="00DE0CAC"/>
    <w:rsid w:val="00DE0F16"/>
    <w:rsid w:val="00DE0FA1"/>
    <w:rsid w:val="00DE104E"/>
    <w:rsid w:val="00DE10C6"/>
    <w:rsid w:val="00DE10E0"/>
    <w:rsid w:val="00DE1406"/>
    <w:rsid w:val="00DE1450"/>
    <w:rsid w:val="00DE153F"/>
    <w:rsid w:val="00DE15D3"/>
    <w:rsid w:val="00DE161F"/>
    <w:rsid w:val="00DE1746"/>
    <w:rsid w:val="00DE17EF"/>
    <w:rsid w:val="00DE18E5"/>
    <w:rsid w:val="00DE19DC"/>
    <w:rsid w:val="00DE1A3E"/>
    <w:rsid w:val="00DE1B7B"/>
    <w:rsid w:val="00DE2065"/>
    <w:rsid w:val="00DE21CF"/>
    <w:rsid w:val="00DE2252"/>
    <w:rsid w:val="00DE22D1"/>
    <w:rsid w:val="00DE2327"/>
    <w:rsid w:val="00DE2484"/>
    <w:rsid w:val="00DE24A0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59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8F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1"/>
    <w:rsid w:val="00DE4664"/>
    <w:rsid w:val="00DE47CE"/>
    <w:rsid w:val="00DE480D"/>
    <w:rsid w:val="00DE4835"/>
    <w:rsid w:val="00DE4A9D"/>
    <w:rsid w:val="00DE4AC7"/>
    <w:rsid w:val="00DE4B0C"/>
    <w:rsid w:val="00DE4BBF"/>
    <w:rsid w:val="00DE4BD8"/>
    <w:rsid w:val="00DE4D74"/>
    <w:rsid w:val="00DE50B5"/>
    <w:rsid w:val="00DE50ED"/>
    <w:rsid w:val="00DE516B"/>
    <w:rsid w:val="00DE52DA"/>
    <w:rsid w:val="00DE549E"/>
    <w:rsid w:val="00DE54B6"/>
    <w:rsid w:val="00DE5543"/>
    <w:rsid w:val="00DE5648"/>
    <w:rsid w:val="00DE5809"/>
    <w:rsid w:val="00DE588B"/>
    <w:rsid w:val="00DE5B74"/>
    <w:rsid w:val="00DE5D2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08"/>
    <w:rsid w:val="00DE744B"/>
    <w:rsid w:val="00DE77D4"/>
    <w:rsid w:val="00DE79F6"/>
    <w:rsid w:val="00DE7A94"/>
    <w:rsid w:val="00DE7C3C"/>
    <w:rsid w:val="00DE7D03"/>
    <w:rsid w:val="00DE8B26"/>
    <w:rsid w:val="00DF02EC"/>
    <w:rsid w:val="00DF0368"/>
    <w:rsid w:val="00DF044B"/>
    <w:rsid w:val="00DF0477"/>
    <w:rsid w:val="00DF050C"/>
    <w:rsid w:val="00DF07AA"/>
    <w:rsid w:val="00DF0AA8"/>
    <w:rsid w:val="00DF0BB6"/>
    <w:rsid w:val="00DF0C1E"/>
    <w:rsid w:val="00DF0C88"/>
    <w:rsid w:val="00DF0D33"/>
    <w:rsid w:val="00DF0E15"/>
    <w:rsid w:val="00DF0E63"/>
    <w:rsid w:val="00DF0F94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4"/>
    <w:rsid w:val="00DF1ADA"/>
    <w:rsid w:val="00DF1B68"/>
    <w:rsid w:val="00DF1CC3"/>
    <w:rsid w:val="00DF1DE2"/>
    <w:rsid w:val="00DF1E89"/>
    <w:rsid w:val="00DF1F47"/>
    <w:rsid w:val="00DF1FC7"/>
    <w:rsid w:val="00DF1FD6"/>
    <w:rsid w:val="00DF23F3"/>
    <w:rsid w:val="00DF25B0"/>
    <w:rsid w:val="00DF283B"/>
    <w:rsid w:val="00DF2840"/>
    <w:rsid w:val="00DF2994"/>
    <w:rsid w:val="00DF2A1B"/>
    <w:rsid w:val="00DF2A2C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3F6"/>
    <w:rsid w:val="00DF3406"/>
    <w:rsid w:val="00DF3440"/>
    <w:rsid w:val="00DF3492"/>
    <w:rsid w:val="00DF35B7"/>
    <w:rsid w:val="00DF35D6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3FF4"/>
    <w:rsid w:val="00DF410C"/>
    <w:rsid w:val="00DF4158"/>
    <w:rsid w:val="00DF42EF"/>
    <w:rsid w:val="00DF43A4"/>
    <w:rsid w:val="00DF43D8"/>
    <w:rsid w:val="00DF43E8"/>
    <w:rsid w:val="00DF4430"/>
    <w:rsid w:val="00DF4511"/>
    <w:rsid w:val="00DF4537"/>
    <w:rsid w:val="00DF4543"/>
    <w:rsid w:val="00DF460B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289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5E2"/>
    <w:rsid w:val="00DF77A9"/>
    <w:rsid w:val="00DF7863"/>
    <w:rsid w:val="00DF7BD5"/>
    <w:rsid w:val="00DF7C29"/>
    <w:rsid w:val="00DF7C8E"/>
    <w:rsid w:val="00DF7D00"/>
    <w:rsid w:val="00DF7E3C"/>
    <w:rsid w:val="00DF7FD8"/>
    <w:rsid w:val="00E00138"/>
    <w:rsid w:val="00E001A5"/>
    <w:rsid w:val="00E001AE"/>
    <w:rsid w:val="00E0026A"/>
    <w:rsid w:val="00E002E5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5"/>
    <w:rsid w:val="00E00F7F"/>
    <w:rsid w:val="00E01175"/>
    <w:rsid w:val="00E01321"/>
    <w:rsid w:val="00E01369"/>
    <w:rsid w:val="00E0138C"/>
    <w:rsid w:val="00E013C3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B81"/>
    <w:rsid w:val="00E01C84"/>
    <w:rsid w:val="00E01D45"/>
    <w:rsid w:val="00E01ECA"/>
    <w:rsid w:val="00E01F32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2FE9"/>
    <w:rsid w:val="00E031E3"/>
    <w:rsid w:val="00E031EA"/>
    <w:rsid w:val="00E032C1"/>
    <w:rsid w:val="00E033AC"/>
    <w:rsid w:val="00E0344C"/>
    <w:rsid w:val="00E034CF"/>
    <w:rsid w:val="00E03506"/>
    <w:rsid w:val="00E0356A"/>
    <w:rsid w:val="00E0370C"/>
    <w:rsid w:val="00E037A8"/>
    <w:rsid w:val="00E03806"/>
    <w:rsid w:val="00E03867"/>
    <w:rsid w:val="00E0388A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327"/>
    <w:rsid w:val="00E0444C"/>
    <w:rsid w:val="00E046C1"/>
    <w:rsid w:val="00E048C1"/>
    <w:rsid w:val="00E049EC"/>
    <w:rsid w:val="00E04E08"/>
    <w:rsid w:val="00E04E92"/>
    <w:rsid w:val="00E04ED9"/>
    <w:rsid w:val="00E04EE6"/>
    <w:rsid w:val="00E04FDD"/>
    <w:rsid w:val="00E050CE"/>
    <w:rsid w:val="00E054A3"/>
    <w:rsid w:val="00E05579"/>
    <w:rsid w:val="00E055E6"/>
    <w:rsid w:val="00E056CF"/>
    <w:rsid w:val="00E057AB"/>
    <w:rsid w:val="00E05A43"/>
    <w:rsid w:val="00E05ABD"/>
    <w:rsid w:val="00E05B03"/>
    <w:rsid w:val="00E05C65"/>
    <w:rsid w:val="00E05C88"/>
    <w:rsid w:val="00E05C9C"/>
    <w:rsid w:val="00E0640C"/>
    <w:rsid w:val="00E064F9"/>
    <w:rsid w:val="00E06622"/>
    <w:rsid w:val="00E0673F"/>
    <w:rsid w:val="00E0683A"/>
    <w:rsid w:val="00E069CF"/>
    <w:rsid w:val="00E06A29"/>
    <w:rsid w:val="00E06AF4"/>
    <w:rsid w:val="00E06BA7"/>
    <w:rsid w:val="00E06BB8"/>
    <w:rsid w:val="00E06C3B"/>
    <w:rsid w:val="00E06E12"/>
    <w:rsid w:val="00E06E4D"/>
    <w:rsid w:val="00E06FE0"/>
    <w:rsid w:val="00E0725F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2"/>
    <w:rsid w:val="00E1039D"/>
    <w:rsid w:val="00E103E3"/>
    <w:rsid w:val="00E103F8"/>
    <w:rsid w:val="00E104DE"/>
    <w:rsid w:val="00E105C9"/>
    <w:rsid w:val="00E10612"/>
    <w:rsid w:val="00E1069F"/>
    <w:rsid w:val="00E1074E"/>
    <w:rsid w:val="00E1083C"/>
    <w:rsid w:val="00E10847"/>
    <w:rsid w:val="00E1092E"/>
    <w:rsid w:val="00E109EB"/>
    <w:rsid w:val="00E10D4A"/>
    <w:rsid w:val="00E10E45"/>
    <w:rsid w:val="00E10E6D"/>
    <w:rsid w:val="00E10EB2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6A0"/>
    <w:rsid w:val="00E12775"/>
    <w:rsid w:val="00E12A5A"/>
    <w:rsid w:val="00E12B8C"/>
    <w:rsid w:val="00E12C62"/>
    <w:rsid w:val="00E12DAD"/>
    <w:rsid w:val="00E12E5D"/>
    <w:rsid w:val="00E12E75"/>
    <w:rsid w:val="00E13260"/>
    <w:rsid w:val="00E1334E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B75"/>
    <w:rsid w:val="00E14D1E"/>
    <w:rsid w:val="00E14E7D"/>
    <w:rsid w:val="00E150B1"/>
    <w:rsid w:val="00E151CB"/>
    <w:rsid w:val="00E15288"/>
    <w:rsid w:val="00E1530F"/>
    <w:rsid w:val="00E15352"/>
    <w:rsid w:val="00E154A1"/>
    <w:rsid w:val="00E154D9"/>
    <w:rsid w:val="00E15B91"/>
    <w:rsid w:val="00E15D19"/>
    <w:rsid w:val="00E15D98"/>
    <w:rsid w:val="00E15DE7"/>
    <w:rsid w:val="00E15E44"/>
    <w:rsid w:val="00E15EA9"/>
    <w:rsid w:val="00E1608B"/>
    <w:rsid w:val="00E1614E"/>
    <w:rsid w:val="00E1626E"/>
    <w:rsid w:val="00E162E6"/>
    <w:rsid w:val="00E163A9"/>
    <w:rsid w:val="00E163CB"/>
    <w:rsid w:val="00E163D8"/>
    <w:rsid w:val="00E164E8"/>
    <w:rsid w:val="00E1654E"/>
    <w:rsid w:val="00E16566"/>
    <w:rsid w:val="00E16698"/>
    <w:rsid w:val="00E166AC"/>
    <w:rsid w:val="00E167D4"/>
    <w:rsid w:val="00E1680A"/>
    <w:rsid w:val="00E16A10"/>
    <w:rsid w:val="00E16C3C"/>
    <w:rsid w:val="00E16C41"/>
    <w:rsid w:val="00E16CC5"/>
    <w:rsid w:val="00E16CDC"/>
    <w:rsid w:val="00E17203"/>
    <w:rsid w:val="00E1731C"/>
    <w:rsid w:val="00E17329"/>
    <w:rsid w:val="00E173FF"/>
    <w:rsid w:val="00E174C9"/>
    <w:rsid w:val="00E175FF"/>
    <w:rsid w:val="00E17680"/>
    <w:rsid w:val="00E17720"/>
    <w:rsid w:val="00E17765"/>
    <w:rsid w:val="00E1778C"/>
    <w:rsid w:val="00E179AA"/>
    <w:rsid w:val="00E17A4B"/>
    <w:rsid w:val="00E17B81"/>
    <w:rsid w:val="00E17BED"/>
    <w:rsid w:val="00E17C3F"/>
    <w:rsid w:val="00E17CFB"/>
    <w:rsid w:val="00E17D4A"/>
    <w:rsid w:val="00E17D79"/>
    <w:rsid w:val="00E17E37"/>
    <w:rsid w:val="00E17E40"/>
    <w:rsid w:val="00E17F35"/>
    <w:rsid w:val="00E17FCE"/>
    <w:rsid w:val="00E20070"/>
    <w:rsid w:val="00E200A8"/>
    <w:rsid w:val="00E200FA"/>
    <w:rsid w:val="00E202D9"/>
    <w:rsid w:val="00E202F9"/>
    <w:rsid w:val="00E2038B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0C8"/>
    <w:rsid w:val="00E2217F"/>
    <w:rsid w:val="00E221F8"/>
    <w:rsid w:val="00E22485"/>
    <w:rsid w:val="00E224C9"/>
    <w:rsid w:val="00E224FC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C9"/>
    <w:rsid w:val="00E22D6C"/>
    <w:rsid w:val="00E22EE3"/>
    <w:rsid w:val="00E22F47"/>
    <w:rsid w:val="00E23042"/>
    <w:rsid w:val="00E23072"/>
    <w:rsid w:val="00E230B8"/>
    <w:rsid w:val="00E230CB"/>
    <w:rsid w:val="00E23179"/>
    <w:rsid w:val="00E23224"/>
    <w:rsid w:val="00E23368"/>
    <w:rsid w:val="00E234C1"/>
    <w:rsid w:val="00E23654"/>
    <w:rsid w:val="00E23717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3F1B"/>
    <w:rsid w:val="00E24034"/>
    <w:rsid w:val="00E24318"/>
    <w:rsid w:val="00E2446F"/>
    <w:rsid w:val="00E2452B"/>
    <w:rsid w:val="00E2456B"/>
    <w:rsid w:val="00E24717"/>
    <w:rsid w:val="00E24736"/>
    <w:rsid w:val="00E247F0"/>
    <w:rsid w:val="00E24833"/>
    <w:rsid w:val="00E248B5"/>
    <w:rsid w:val="00E24955"/>
    <w:rsid w:val="00E24A1C"/>
    <w:rsid w:val="00E24B68"/>
    <w:rsid w:val="00E24B86"/>
    <w:rsid w:val="00E24BEB"/>
    <w:rsid w:val="00E24CE9"/>
    <w:rsid w:val="00E2502B"/>
    <w:rsid w:val="00E250DB"/>
    <w:rsid w:val="00E25609"/>
    <w:rsid w:val="00E256D6"/>
    <w:rsid w:val="00E258EE"/>
    <w:rsid w:val="00E259C2"/>
    <w:rsid w:val="00E25C93"/>
    <w:rsid w:val="00E25ED0"/>
    <w:rsid w:val="00E25F49"/>
    <w:rsid w:val="00E26050"/>
    <w:rsid w:val="00E2614A"/>
    <w:rsid w:val="00E2617B"/>
    <w:rsid w:val="00E261C8"/>
    <w:rsid w:val="00E26227"/>
    <w:rsid w:val="00E26281"/>
    <w:rsid w:val="00E26293"/>
    <w:rsid w:val="00E2634D"/>
    <w:rsid w:val="00E2646D"/>
    <w:rsid w:val="00E2653E"/>
    <w:rsid w:val="00E2684E"/>
    <w:rsid w:val="00E2690E"/>
    <w:rsid w:val="00E26A6F"/>
    <w:rsid w:val="00E26DA1"/>
    <w:rsid w:val="00E26E4F"/>
    <w:rsid w:val="00E26F48"/>
    <w:rsid w:val="00E26FBF"/>
    <w:rsid w:val="00E2701D"/>
    <w:rsid w:val="00E2709B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380"/>
    <w:rsid w:val="00E3043E"/>
    <w:rsid w:val="00E30517"/>
    <w:rsid w:val="00E305DA"/>
    <w:rsid w:val="00E3070A"/>
    <w:rsid w:val="00E3079A"/>
    <w:rsid w:val="00E309CA"/>
    <w:rsid w:val="00E30A72"/>
    <w:rsid w:val="00E30B5C"/>
    <w:rsid w:val="00E30BDE"/>
    <w:rsid w:val="00E30C29"/>
    <w:rsid w:val="00E30C5F"/>
    <w:rsid w:val="00E30D18"/>
    <w:rsid w:val="00E30DD2"/>
    <w:rsid w:val="00E30F12"/>
    <w:rsid w:val="00E30F54"/>
    <w:rsid w:val="00E30F7F"/>
    <w:rsid w:val="00E311FB"/>
    <w:rsid w:val="00E31371"/>
    <w:rsid w:val="00E314DB"/>
    <w:rsid w:val="00E314FE"/>
    <w:rsid w:val="00E31506"/>
    <w:rsid w:val="00E3167A"/>
    <w:rsid w:val="00E317EC"/>
    <w:rsid w:val="00E31986"/>
    <w:rsid w:val="00E31BA2"/>
    <w:rsid w:val="00E31C6C"/>
    <w:rsid w:val="00E31DC3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49B"/>
    <w:rsid w:val="00E335A1"/>
    <w:rsid w:val="00E337E2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093"/>
    <w:rsid w:val="00E340D4"/>
    <w:rsid w:val="00E34157"/>
    <w:rsid w:val="00E34253"/>
    <w:rsid w:val="00E3436F"/>
    <w:rsid w:val="00E34472"/>
    <w:rsid w:val="00E3457A"/>
    <w:rsid w:val="00E348A3"/>
    <w:rsid w:val="00E3492F"/>
    <w:rsid w:val="00E34A51"/>
    <w:rsid w:val="00E34B8B"/>
    <w:rsid w:val="00E34D87"/>
    <w:rsid w:val="00E34EF3"/>
    <w:rsid w:val="00E34F08"/>
    <w:rsid w:val="00E34F66"/>
    <w:rsid w:val="00E35113"/>
    <w:rsid w:val="00E35559"/>
    <w:rsid w:val="00E35566"/>
    <w:rsid w:val="00E355D2"/>
    <w:rsid w:val="00E35858"/>
    <w:rsid w:val="00E35A1F"/>
    <w:rsid w:val="00E35A83"/>
    <w:rsid w:val="00E35D10"/>
    <w:rsid w:val="00E35DFD"/>
    <w:rsid w:val="00E35E33"/>
    <w:rsid w:val="00E35F47"/>
    <w:rsid w:val="00E362BC"/>
    <w:rsid w:val="00E3635E"/>
    <w:rsid w:val="00E3645D"/>
    <w:rsid w:val="00E364D3"/>
    <w:rsid w:val="00E3656D"/>
    <w:rsid w:val="00E3658B"/>
    <w:rsid w:val="00E3669C"/>
    <w:rsid w:val="00E368CC"/>
    <w:rsid w:val="00E368EF"/>
    <w:rsid w:val="00E36977"/>
    <w:rsid w:val="00E369F7"/>
    <w:rsid w:val="00E36AE5"/>
    <w:rsid w:val="00E36C93"/>
    <w:rsid w:val="00E36D0F"/>
    <w:rsid w:val="00E36E49"/>
    <w:rsid w:val="00E3716F"/>
    <w:rsid w:val="00E37208"/>
    <w:rsid w:val="00E37418"/>
    <w:rsid w:val="00E37505"/>
    <w:rsid w:val="00E375F4"/>
    <w:rsid w:val="00E377A1"/>
    <w:rsid w:val="00E377BF"/>
    <w:rsid w:val="00E37C25"/>
    <w:rsid w:val="00E37CD4"/>
    <w:rsid w:val="00E37EB2"/>
    <w:rsid w:val="00E40013"/>
    <w:rsid w:val="00E402A6"/>
    <w:rsid w:val="00E40362"/>
    <w:rsid w:val="00E406B3"/>
    <w:rsid w:val="00E406F1"/>
    <w:rsid w:val="00E408E8"/>
    <w:rsid w:val="00E40AFF"/>
    <w:rsid w:val="00E40CEB"/>
    <w:rsid w:val="00E40DAE"/>
    <w:rsid w:val="00E40E5C"/>
    <w:rsid w:val="00E4142E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01"/>
    <w:rsid w:val="00E41F68"/>
    <w:rsid w:val="00E42000"/>
    <w:rsid w:val="00E420CB"/>
    <w:rsid w:val="00E42114"/>
    <w:rsid w:val="00E42203"/>
    <w:rsid w:val="00E425D7"/>
    <w:rsid w:val="00E426CB"/>
    <w:rsid w:val="00E42765"/>
    <w:rsid w:val="00E42A25"/>
    <w:rsid w:val="00E42B8A"/>
    <w:rsid w:val="00E42F7A"/>
    <w:rsid w:val="00E42FF3"/>
    <w:rsid w:val="00E430B5"/>
    <w:rsid w:val="00E430CC"/>
    <w:rsid w:val="00E431BE"/>
    <w:rsid w:val="00E431D2"/>
    <w:rsid w:val="00E432AE"/>
    <w:rsid w:val="00E43375"/>
    <w:rsid w:val="00E4342A"/>
    <w:rsid w:val="00E4349A"/>
    <w:rsid w:val="00E4356E"/>
    <w:rsid w:val="00E43731"/>
    <w:rsid w:val="00E43847"/>
    <w:rsid w:val="00E43924"/>
    <w:rsid w:val="00E439C0"/>
    <w:rsid w:val="00E43A1E"/>
    <w:rsid w:val="00E43D43"/>
    <w:rsid w:val="00E43F1E"/>
    <w:rsid w:val="00E43FBE"/>
    <w:rsid w:val="00E44077"/>
    <w:rsid w:val="00E4414E"/>
    <w:rsid w:val="00E44355"/>
    <w:rsid w:val="00E44380"/>
    <w:rsid w:val="00E445B8"/>
    <w:rsid w:val="00E445C7"/>
    <w:rsid w:val="00E44725"/>
    <w:rsid w:val="00E4484D"/>
    <w:rsid w:val="00E44956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8BD"/>
    <w:rsid w:val="00E45902"/>
    <w:rsid w:val="00E45A8F"/>
    <w:rsid w:val="00E45A9D"/>
    <w:rsid w:val="00E45B74"/>
    <w:rsid w:val="00E45BF8"/>
    <w:rsid w:val="00E45FDC"/>
    <w:rsid w:val="00E45FDE"/>
    <w:rsid w:val="00E460A1"/>
    <w:rsid w:val="00E460AB"/>
    <w:rsid w:val="00E46149"/>
    <w:rsid w:val="00E462A9"/>
    <w:rsid w:val="00E464FC"/>
    <w:rsid w:val="00E46809"/>
    <w:rsid w:val="00E46814"/>
    <w:rsid w:val="00E46833"/>
    <w:rsid w:val="00E4683C"/>
    <w:rsid w:val="00E4697D"/>
    <w:rsid w:val="00E469DA"/>
    <w:rsid w:val="00E46B84"/>
    <w:rsid w:val="00E46CC9"/>
    <w:rsid w:val="00E46D00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BF8"/>
    <w:rsid w:val="00E47D5F"/>
    <w:rsid w:val="00E47D95"/>
    <w:rsid w:val="00E47D96"/>
    <w:rsid w:val="00E47E6F"/>
    <w:rsid w:val="00E47EFB"/>
    <w:rsid w:val="00E47FED"/>
    <w:rsid w:val="00E4EFAD"/>
    <w:rsid w:val="00E500A3"/>
    <w:rsid w:val="00E5022F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0E9C"/>
    <w:rsid w:val="00E50EA6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8A8"/>
    <w:rsid w:val="00E52CCE"/>
    <w:rsid w:val="00E52E56"/>
    <w:rsid w:val="00E52F76"/>
    <w:rsid w:val="00E5315C"/>
    <w:rsid w:val="00E53184"/>
    <w:rsid w:val="00E53199"/>
    <w:rsid w:val="00E531EF"/>
    <w:rsid w:val="00E53274"/>
    <w:rsid w:val="00E5339C"/>
    <w:rsid w:val="00E533AE"/>
    <w:rsid w:val="00E5342E"/>
    <w:rsid w:val="00E53632"/>
    <w:rsid w:val="00E536FC"/>
    <w:rsid w:val="00E53752"/>
    <w:rsid w:val="00E53791"/>
    <w:rsid w:val="00E538E0"/>
    <w:rsid w:val="00E53AA5"/>
    <w:rsid w:val="00E53C5A"/>
    <w:rsid w:val="00E53C64"/>
    <w:rsid w:val="00E53D19"/>
    <w:rsid w:val="00E53E61"/>
    <w:rsid w:val="00E53E9F"/>
    <w:rsid w:val="00E5405C"/>
    <w:rsid w:val="00E540E9"/>
    <w:rsid w:val="00E542B3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7"/>
    <w:rsid w:val="00E557FA"/>
    <w:rsid w:val="00E5582E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6C1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329"/>
    <w:rsid w:val="00E57370"/>
    <w:rsid w:val="00E57482"/>
    <w:rsid w:val="00E5762B"/>
    <w:rsid w:val="00E5765B"/>
    <w:rsid w:val="00E577EA"/>
    <w:rsid w:val="00E57893"/>
    <w:rsid w:val="00E57895"/>
    <w:rsid w:val="00E578A1"/>
    <w:rsid w:val="00E578B9"/>
    <w:rsid w:val="00E57943"/>
    <w:rsid w:val="00E57A78"/>
    <w:rsid w:val="00E57A9F"/>
    <w:rsid w:val="00E57C6A"/>
    <w:rsid w:val="00E57CAA"/>
    <w:rsid w:val="00E57D49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73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2EE4"/>
    <w:rsid w:val="00E630F7"/>
    <w:rsid w:val="00E6352D"/>
    <w:rsid w:val="00E63554"/>
    <w:rsid w:val="00E63563"/>
    <w:rsid w:val="00E638D8"/>
    <w:rsid w:val="00E63A6B"/>
    <w:rsid w:val="00E63BD4"/>
    <w:rsid w:val="00E63E74"/>
    <w:rsid w:val="00E63E9C"/>
    <w:rsid w:val="00E64054"/>
    <w:rsid w:val="00E6412A"/>
    <w:rsid w:val="00E64286"/>
    <w:rsid w:val="00E643E8"/>
    <w:rsid w:val="00E6459C"/>
    <w:rsid w:val="00E64763"/>
    <w:rsid w:val="00E647A4"/>
    <w:rsid w:val="00E648A0"/>
    <w:rsid w:val="00E64D0C"/>
    <w:rsid w:val="00E64E85"/>
    <w:rsid w:val="00E65259"/>
    <w:rsid w:val="00E65544"/>
    <w:rsid w:val="00E65652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D44"/>
    <w:rsid w:val="00E66E59"/>
    <w:rsid w:val="00E66F25"/>
    <w:rsid w:val="00E67125"/>
    <w:rsid w:val="00E67309"/>
    <w:rsid w:val="00E6749A"/>
    <w:rsid w:val="00E67867"/>
    <w:rsid w:val="00E67BF9"/>
    <w:rsid w:val="00E67FF5"/>
    <w:rsid w:val="00E701AA"/>
    <w:rsid w:val="00E7031B"/>
    <w:rsid w:val="00E70342"/>
    <w:rsid w:val="00E704A7"/>
    <w:rsid w:val="00E7056F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2B2"/>
    <w:rsid w:val="00E7138C"/>
    <w:rsid w:val="00E713F2"/>
    <w:rsid w:val="00E71418"/>
    <w:rsid w:val="00E71437"/>
    <w:rsid w:val="00E71455"/>
    <w:rsid w:val="00E71544"/>
    <w:rsid w:val="00E715FA"/>
    <w:rsid w:val="00E7181F"/>
    <w:rsid w:val="00E718B1"/>
    <w:rsid w:val="00E71A40"/>
    <w:rsid w:val="00E71B37"/>
    <w:rsid w:val="00E71DF1"/>
    <w:rsid w:val="00E71E13"/>
    <w:rsid w:val="00E7203D"/>
    <w:rsid w:val="00E721B2"/>
    <w:rsid w:val="00E72252"/>
    <w:rsid w:val="00E7226A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AC2"/>
    <w:rsid w:val="00E72BB6"/>
    <w:rsid w:val="00E72BCC"/>
    <w:rsid w:val="00E72C05"/>
    <w:rsid w:val="00E73065"/>
    <w:rsid w:val="00E7306F"/>
    <w:rsid w:val="00E7336E"/>
    <w:rsid w:val="00E73416"/>
    <w:rsid w:val="00E734BC"/>
    <w:rsid w:val="00E734EB"/>
    <w:rsid w:val="00E736F8"/>
    <w:rsid w:val="00E738E8"/>
    <w:rsid w:val="00E73BD4"/>
    <w:rsid w:val="00E73C27"/>
    <w:rsid w:val="00E73C5A"/>
    <w:rsid w:val="00E73C63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9EC"/>
    <w:rsid w:val="00E74A0E"/>
    <w:rsid w:val="00E74B58"/>
    <w:rsid w:val="00E74B5A"/>
    <w:rsid w:val="00E74B64"/>
    <w:rsid w:val="00E74B67"/>
    <w:rsid w:val="00E74BBE"/>
    <w:rsid w:val="00E74C02"/>
    <w:rsid w:val="00E74C05"/>
    <w:rsid w:val="00E74DB3"/>
    <w:rsid w:val="00E74DDD"/>
    <w:rsid w:val="00E74DFA"/>
    <w:rsid w:val="00E7509B"/>
    <w:rsid w:val="00E7524F"/>
    <w:rsid w:val="00E75283"/>
    <w:rsid w:val="00E752D2"/>
    <w:rsid w:val="00E75506"/>
    <w:rsid w:val="00E7556D"/>
    <w:rsid w:val="00E756BA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594"/>
    <w:rsid w:val="00E76617"/>
    <w:rsid w:val="00E766E1"/>
    <w:rsid w:val="00E7686B"/>
    <w:rsid w:val="00E76A48"/>
    <w:rsid w:val="00E76A57"/>
    <w:rsid w:val="00E76B5A"/>
    <w:rsid w:val="00E76C16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708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6A1"/>
    <w:rsid w:val="00E80765"/>
    <w:rsid w:val="00E80B75"/>
    <w:rsid w:val="00E80DC5"/>
    <w:rsid w:val="00E80F6E"/>
    <w:rsid w:val="00E810D1"/>
    <w:rsid w:val="00E810EC"/>
    <w:rsid w:val="00E8117B"/>
    <w:rsid w:val="00E813BF"/>
    <w:rsid w:val="00E81448"/>
    <w:rsid w:val="00E81490"/>
    <w:rsid w:val="00E81A6D"/>
    <w:rsid w:val="00E81CFB"/>
    <w:rsid w:val="00E81DD2"/>
    <w:rsid w:val="00E81F9F"/>
    <w:rsid w:val="00E81FFC"/>
    <w:rsid w:val="00E82013"/>
    <w:rsid w:val="00E820B9"/>
    <w:rsid w:val="00E82392"/>
    <w:rsid w:val="00E82697"/>
    <w:rsid w:val="00E82699"/>
    <w:rsid w:val="00E826C8"/>
    <w:rsid w:val="00E827EA"/>
    <w:rsid w:val="00E82867"/>
    <w:rsid w:val="00E828DA"/>
    <w:rsid w:val="00E82A1D"/>
    <w:rsid w:val="00E82A54"/>
    <w:rsid w:val="00E82B48"/>
    <w:rsid w:val="00E82D7F"/>
    <w:rsid w:val="00E82E29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C4"/>
    <w:rsid w:val="00E850F7"/>
    <w:rsid w:val="00E8512D"/>
    <w:rsid w:val="00E8512E"/>
    <w:rsid w:val="00E85483"/>
    <w:rsid w:val="00E854E8"/>
    <w:rsid w:val="00E856D6"/>
    <w:rsid w:val="00E85843"/>
    <w:rsid w:val="00E858AB"/>
    <w:rsid w:val="00E859CA"/>
    <w:rsid w:val="00E859F7"/>
    <w:rsid w:val="00E85A95"/>
    <w:rsid w:val="00E85D20"/>
    <w:rsid w:val="00E85DA5"/>
    <w:rsid w:val="00E85EA7"/>
    <w:rsid w:val="00E85FED"/>
    <w:rsid w:val="00E86057"/>
    <w:rsid w:val="00E861E1"/>
    <w:rsid w:val="00E861F7"/>
    <w:rsid w:val="00E8625C"/>
    <w:rsid w:val="00E8646C"/>
    <w:rsid w:val="00E864FF"/>
    <w:rsid w:val="00E8663B"/>
    <w:rsid w:val="00E86647"/>
    <w:rsid w:val="00E86736"/>
    <w:rsid w:val="00E86978"/>
    <w:rsid w:val="00E869C0"/>
    <w:rsid w:val="00E86BA9"/>
    <w:rsid w:val="00E86C4A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6A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EA1"/>
    <w:rsid w:val="00E92F0A"/>
    <w:rsid w:val="00E93168"/>
    <w:rsid w:val="00E93173"/>
    <w:rsid w:val="00E9331B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8AB"/>
    <w:rsid w:val="00E94AAB"/>
    <w:rsid w:val="00E94C2A"/>
    <w:rsid w:val="00E94CE0"/>
    <w:rsid w:val="00E94CE9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2C"/>
    <w:rsid w:val="00E95A34"/>
    <w:rsid w:val="00E95B52"/>
    <w:rsid w:val="00E95BA1"/>
    <w:rsid w:val="00E95D01"/>
    <w:rsid w:val="00E95E14"/>
    <w:rsid w:val="00E95E6B"/>
    <w:rsid w:val="00E96089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996"/>
    <w:rsid w:val="00E96A43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4AD"/>
    <w:rsid w:val="00E97507"/>
    <w:rsid w:val="00E97526"/>
    <w:rsid w:val="00E97527"/>
    <w:rsid w:val="00E97563"/>
    <w:rsid w:val="00E975A4"/>
    <w:rsid w:val="00E9763A"/>
    <w:rsid w:val="00E97684"/>
    <w:rsid w:val="00E9786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48"/>
    <w:rsid w:val="00EA0C66"/>
    <w:rsid w:val="00EA0D56"/>
    <w:rsid w:val="00EA0E05"/>
    <w:rsid w:val="00EA0E0E"/>
    <w:rsid w:val="00EA0E10"/>
    <w:rsid w:val="00EA0F29"/>
    <w:rsid w:val="00EA0F9B"/>
    <w:rsid w:val="00EA10D9"/>
    <w:rsid w:val="00EA10F5"/>
    <w:rsid w:val="00EA10F6"/>
    <w:rsid w:val="00EA11F0"/>
    <w:rsid w:val="00EA12B7"/>
    <w:rsid w:val="00EA12D0"/>
    <w:rsid w:val="00EA1610"/>
    <w:rsid w:val="00EA17F4"/>
    <w:rsid w:val="00EA185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DE2"/>
    <w:rsid w:val="00EA2E67"/>
    <w:rsid w:val="00EA2F38"/>
    <w:rsid w:val="00EA2F62"/>
    <w:rsid w:val="00EA30AD"/>
    <w:rsid w:val="00EA3124"/>
    <w:rsid w:val="00EA339A"/>
    <w:rsid w:val="00EA3400"/>
    <w:rsid w:val="00EA3748"/>
    <w:rsid w:val="00EA37BE"/>
    <w:rsid w:val="00EA3847"/>
    <w:rsid w:val="00EA38E5"/>
    <w:rsid w:val="00EA390C"/>
    <w:rsid w:val="00EA3BA1"/>
    <w:rsid w:val="00EA3D52"/>
    <w:rsid w:val="00EA3D67"/>
    <w:rsid w:val="00EA3D9E"/>
    <w:rsid w:val="00EA3DB9"/>
    <w:rsid w:val="00EA3E6B"/>
    <w:rsid w:val="00EA3F78"/>
    <w:rsid w:val="00EA4252"/>
    <w:rsid w:val="00EA43F2"/>
    <w:rsid w:val="00EA4449"/>
    <w:rsid w:val="00EA44D3"/>
    <w:rsid w:val="00EA4651"/>
    <w:rsid w:val="00EA475F"/>
    <w:rsid w:val="00EA4877"/>
    <w:rsid w:val="00EA4883"/>
    <w:rsid w:val="00EA490E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5B9"/>
    <w:rsid w:val="00EA567E"/>
    <w:rsid w:val="00EA58F3"/>
    <w:rsid w:val="00EA591B"/>
    <w:rsid w:val="00EA5A92"/>
    <w:rsid w:val="00EA5B0E"/>
    <w:rsid w:val="00EA5C7C"/>
    <w:rsid w:val="00EA5C9D"/>
    <w:rsid w:val="00EA5DFD"/>
    <w:rsid w:val="00EA5ED7"/>
    <w:rsid w:val="00EA5FF7"/>
    <w:rsid w:val="00EA60D3"/>
    <w:rsid w:val="00EA613B"/>
    <w:rsid w:val="00EA6459"/>
    <w:rsid w:val="00EA6506"/>
    <w:rsid w:val="00EA66B4"/>
    <w:rsid w:val="00EA6707"/>
    <w:rsid w:val="00EA6722"/>
    <w:rsid w:val="00EA6777"/>
    <w:rsid w:val="00EA68C6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B1"/>
    <w:rsid w:val="00EA70F5"/>
    <w:rsid w:val="00EA724F"/>
    <w:rsid w:val="00EA7423"/>
    <w:rsid w:val="00EA7504"/>
    <w:rsid w:val="00EA7776"/>
    <w:rsid w:val="00EA7789"/>
    <w:rsid w:val="00EA7A7E"/>
    <w:rsid w:val="00EA7AF2"/>
    <w:rsid w:val="00EA7B4C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190"/>
    <w:rsid w:val="00EB0453"/>
    <w:rsid w:val="00EB05DC"/>
    <w:rsid w:val="00EB0861"/>
    <w:rsid w:val="00EB08A9"/>
    <w:rsid w:val="00EB0A94"/>
    <w:rsid w:val="00EB0D7F"/>
    <w:rsid w:val="00EB0EC7"/>
    <w:rsid w:val="00EB14E8"/>
    <w:rsid w:val="00EB1705"/>
    <w:rsid w:val="00EB170C"/>
    <w:rsid w:val="00EB17E8"/>
    <w:rsid w:val="00EB1812"/>
    <w:rsid w:val="00EB1C65"/>
    <w:rsid w:val="00EB1CBC"/>
    <w:rsid w:val="00EB1D0E"/>
    <w:rsid w:val="00EB1DA0"/>
    <w:rsid w:val="00EB1FA9"/>
    <w:rsid w:val="00EB216B"/>
    <w:rsid w:val="00EB2186"/>
    <w:rsid w:val="00EB21AB"/>
    <w:rsid w:val="00EB2387"/>
    <w:rsid w:val="00EB23C6"/>
    <w:rsid w:val="00EB23D8"/>
    <w:rsid w:val="00EB2435"/>
    <w:rsid w:val="00EB245B"/>
    <w:rsid w:val="00EB2534"/>
    <w:rsid w:val="00EB269A"/>
    <w:rsid w:val="00EB26FE"/>
    <w:rsid w:val="00EB2B2A"/>
    <w:rsid w:val="00EB2C3C"/>
    <w:rsid w:val="00EB2DCF"/>
    <w:rsid w:val="00EB2EC2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71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156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5DBE"/>
    <w:rsid w:val="00EB60BB"/>
    <w:rsid w:val="00EB621A"/>
    <w:rsid w:val="00EB6440"/>
    <w:rsid w:val="00EB6502"/>
    <w:rsid w:val="00EB6625"/>
    <w:rsid w:val="00EB6698"/>
    <w:rsid w:val="00EB69DE"/>
    <w:rsid w:val="00EB6A89"/>
    <w:rsid w:val="00EB6C27"/>
    <w:rsid w:val="00EB6C53"/>
    <w:rsid w:val="00EB6CF9"/>
    <w:rsid w:val="00EB6D0A"/>
    <w:rsid w:val="00EB6D40"/>
    <w:rsid w:val="00EB703C"/>
    <w:rsid w:val="00EB7045"/>
    <w:rsid w:val="00EB739A"/>
    <w:rsid w:val="00EB74B6"/>
    <w:rsid w:val="00EB7673"/>
    <w:rsid w:val="00EB7759"/>
    <w:rsid w:val="00EB7832"/>
    <w:rsid w:val="00EB78AB"/>
    <w:rsid w:val="00EB794E"/>
    <w:rsid w:val="00EB7A3F"/>
    <w:rsid w:val="00EB7B45"/>
    <w:rsid w:val="00EB7BEE"/>
    <w:rsid w:val="00EB7C50"/>
    <w:rsid w:val="00EB7C57"/>
    <w:rsid w:val="00EB7CCA"/>
    <w:rsid w:val="00EB7D37"/>
    <w:rsid w:val="00EB7E4D"/>
    <w:rsid w:val="00EB7FE7"/>
    <w:rsid w:val="00EB7FE8"/>
    <w:rsid w:val="00EC00CF"/>
    <w:rsid w:val="00EC03CA"/>
    <w:rsid w:val="00EC0438"/>
    <w:rsid w:val="00EC0447"/>
    <w:rsid w:val="00EC0679"/>
    <w:rsid w:val="00EC07C1"/>
    <w:rsid w:val="00EC0AF9"/>
    <w:rsid w:val="00EC0C0C"/>
    <w:rsid w:val="00EC0CE7"/>
    <w:rsid w:val="00EC0EE7"/>
    <w:rsid w:val="00EC0F59"/>
    <w:rsid w:val="00EC117E"/>
    <w:rsid w:val="00EC12D5"/>
    <w:rsid w:val="00EC12D9"/>
    <w:rsid w:val="00EC12E1"/>
    <w:rsid w:val="00EC12F0"/>
    <w:rsid w:val="00EC141F"/>
    <w:rsid w:val="00EC150B"/>
    <w:rsid w:val="00EC1585"/>
    <w:rsid w:val="00EC16A5"/>
    <w:rsid w:val="00EC1827"/>
    <w:rsid w:val="00EC183D"/>
    <w:rsid w:val="00EC184F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4A6"/>
    <w:rsid w:val="00EC24CC"/>
    <w:rsid w:val="00EC283D"/>
    <w:rsid w:val="00EC28EC"/>
    <w:rsid w:val="00EC2930"/>
    <w:rsid w:val="00EC2A52"/>
    <w:rsid w:val="00EC2AB7"/>
    <w:rsid w:val="00EC2C13"/>
    <w:rsid w:val="00EC2E21"/>
    <w:rsid w:val="00EC310B"/>
    <w:rsid w:val="00EC331F"/>
    <w:rsid w:val="00EC3324"/>
    <w:rsid w:val="00EC36DD"/>
    <w:rsid w:val="00EC36E5"/>
    <w:rsid w:val="00EC3733"/>
    <w:rsid w:val="00EC384B"/>
    <w:rsid w:val="00EC3A22"/>
    <w:rsid w:val="00EC3A3B"/>
    <w:rsid w:val="00EC3A5B"/>
    <w:rsid w:val="00EC3AB4"/>
    <w:rsid w:val="00EC3B89"/>
    <w:rsid w:val="00EC3B93"/>
    <w:rsid w:val="00EC3E72"/>
    <w:rsid w:val="00EC3F0F"/>
    <w:rsid w:val="00EC3F26"/>
    <w:rsid w:val="00EC4003"/>
    <w:rsid w:val="00EC42A3"/>
    <w:rsid w:val="00EC42ED"/>
    <w:rsid w:val="00EC4308"/>
    <w:rsid w:val="00EC451C"/>
    <w:rsid w:val="00EC4702"/>
    <w:rsid w:val="00EC4B4E"/>
    <w:rsid w:val="00EC4D47"/>
    <w:rsid w:val="00EC4D77"/>
    <w:rsid w:val="00EC4D7B"/>
    <w:rsid w:val="00EC4E2E"/>
    <w:rsid w:val="00EC4F70"/>
    <w:rsid w:val="00EC518E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182"/>
    <w:rsid w:val="00EC6337"/>
    <w:rsid w:val="00EC6847"/>
    <w:rsid w:val="00EC68BB"/>
    <w:rsid w:val="00EC6CA1"/>
    <w:rsid w:val="00EC6D68"/>
    <w:rsid w:val="00EC6F22"/>
    <w:rsid w:val="00EC717B"/>
    <w:rsid w:val="00EC7183"/>
    <w:rsid w:val="00EC7198"/>
    <w:rsid w:val="00EC71AB"/>
    <w:rsid w:val="00EC761E"/>
    <w:rsid w:val="00EC768B"/>
    <w:rsid w:val="00EC76CE"/>
    <w:rsid w:val="00EC7948"/>
    <w:rsid w:val="00EC7A7B"/>
    <w:rsid w:val="00EC7AE4"/>
    <w:rsid w:val="00EC7AEB"/>
    <w:rsid w:val="00EC7B18"/>
    <w:rsid w:val="00EC7B46"/>
    <w:rsid w:val="00EC7B62"/>
    <w:rsid w:val="00EC7CB0"/>
    <w:rsid w:val="00EC7D58"/>
    <w:rsid w:val="00EC7E28"/>
    <w:rsid w:val="00EC7F73"/>
    <w:rsid w:val="00ED022F"/>
    <w:rsid w:val="00ED04CE"/>
    <w:rsid w:val="00ED05D4"/>
    <w:rsid w:val="00ED05E6"/>
    <w:rsid w:val="00ED0694"/>
    <w:rsid w:val="00ED0699"/>
    <w:rsid w:val="00ED0730"/>
    <w:rsid w:val="00ED0808"/>
    <w:rsid w:val="00ED0879"/>
    <w:rsid w:val="00ED0B63"/>
    <w:rsid w:val="00ED0DE8"/>
    <w:rsid w:val="00ED0EB9"/>
    <w:rsid w:val="00ED0F3F"/>
    <w:rsid w:val="00ED1116"/>
    <w:rsid w:val="00ED13D4"/>
    <w:rsid w:val="00ED1447"/>
    <w:rsid w:val="00ED145B"/>
    <w:rsid w:val="00ED14C5"/>
    <w:rsid w:val="00ED15B2"/>
    <w:rsid w:val="00ED15EB"/>
    <w:rsid w:val="00ED1882"/>
    <w:rsid w:val="00ED18D1"/>
    <w:rsid w:val="00ED19B6"/>
    <w:rsid w:val="00ED1A39"/>
    <w:rsid w:val="00ED1B18"/>
    <w:rsid w:val="00ED1BD9"/>
    <w:rsid w:val="00ED1D4E"/>
    <w:rsid w:val="00ED1DE5"/>
    <w:rsid w:val="00ED1E0C"/>
    <w:rsid w:val="00ED2414"/>
    <w:rsid w:val="00ED24AE"/>
    <w:rsid w:val="00ED24FC"/>
    <w:rsid w:val="00ED26BF"/>
    <w:rsid w:val="00ED2BCB"/>
    <w:rsid w:val="00ED2E4C"/>
    <w:rsid w:val="00ED2E6D"/>
    <w:rsid w:val="00ED2F23"/>
    <w:rsid w:val="00ED2F85"/>
    <w:rsid w:val="00ED2FF1"/>
    <w:rsid w:val="00ED3157"/>
    <w:rsid w:val="00ED3207"/>
    <w:rsid w:val="00ED32E7"/>
    <w:rsid w:val="00ED3534"/>
    <w:rsid w:val="00ED3583"/>
    <w:rsid w:val="00ED35B9"/>
    <w:rsid w:val="00ED3729"/>
    <w:rsid w:val="00ED38D7"/>
    <w:rsid w:val="00ED3AD6"/>
    <w:rsid w:val="00ED3AE0"/>
    <w:rsid w:val="00ED3B6F"/>
    <w:rsid w:val="00ED3B7D"/>
    <w:rsid w:val="00ED3C1C"/>
    <w:rsid w:val="00ED3C94"/>
    <w:rsid w:val="00ED3CF2"/>
    <w:rsid w:val="00ED3CFE"/>
    <w:rsid w:val="00ED3E11"/>
    <w:rsid w:val="00ED3F84"/>
    <w:rsid w:val="00ED41C1"/>
    <w:rsid w:val="00ED4385"/>
    <w:rsid w:val="00ED44D7"/>
    <w:rsid w:val="00ED4781"/>
    <w:rsid w:val="00ED4919"/>
    <w:rsid w:val="00ED4A60"/>
    <w:rsid w:val="00ED4C71"/>
    <w:rsid w:val="00ED4E64"/>
    <w:rsid w:val="00ED4E6A"/>
    <w:rsid w:val="00ED4F86"/>
    <w:rsid w:val="00ED4F87"/>
    <w:rsid w:val="00ED5077"/>
    <w:rsid w:val="00ED5122"/>
    <w:rsid w:val="00ED5152"/>
    <w:rsid w:val="00ED525A"/>
    <w:rsid w:val="00ED5299"/>
    <w:rsid w:val="00ED53DC"/>
    <w:rsid w:val="00ED53E4"/>
    <w:rsid w:val="00ED53FF"/>
    <w:rsid w:val="00ED54F7"/>
    <w:rsid w:val="00ED5500"/>
    <w:rsid w:val="00ED567A"/>
    <w:rsid w:val="00ED5705"/>
    <w:rsid w:val="00ED580C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BE"/>
    <w:rsid w:val="00ED76C7"/>
    <w:rsid w:val="00ED7865"/>
    <w:rsid w:val="00ED7A92"/>
    <w:rsid w:val="00ED7D38"/>
    <w:rsid w:val="00ED7E72"/>
    <w:rsid w:val="00ED7ED0"/>
    <w:rsid w:val="00ED7EDC"/>
    <w:rsid w:val="00ED7F60"/>
    <w:rsid w:val="00EE0077"/>
    <w:rsid w:val="00EE025E"/>
    <w:rsid w:val="00EE03AC"/>
    <w:rsid w:val="00EE041F"/>
    <w:rsid w:val="00EE0829"/>
    <w:rsid w:val="00EE0862"/>
    <w:rsid w:val="00EE0880"/>
    <w:rsid w:val="00EE08BC"/>
    <w:rsid w:val="00EE09EA"/>
    <w:rsid w:val="00EE0A02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91D"/>
    <w:rsid w:val="00EE1ADA"/>
    <w:rsid w:val="00EE1BBF"/>
    <w:rsid w:val="00EE1CDA"/>
    <w:rsid w:val="00EE1D0F"/>
    <w:rsid w:val="00EE1F60"/>
    <w:rsid w:val="00EE2102"/>
    <w:rsid w:val="00EE213E"/>
    <w:rsid w:val="00EE216A"/>
    <w:rsid w:val="00EE224B"/>
    <w:rsid w:val="00EE22B9"/>
    <w:rsid w:val="00EE24B7"/>
    <w:rsid w:val="00EE263C"/>
    <w:rsid w:val="00EE2728"/>
    <w:rsid w:val="00EE28A1"/>
    <w:rsid w:val="00EE2A42"/>
    <w:rsid w:val="00EE2AAB"/>
    <w:rsid w:val="00EE2C4D"/>
    <w:rsid w:val="00EE2F35"/>
    <w:rsid w:val="00EE30E3"/>
    <w:rsid w:val="00EE312B"/>
    <w:rsid w:val="00EE3203"/>
    <w:rsid w:val="00EE3222"/>
    <w:rsid w:val="00EE32E2"/>
    <w:rsid w:val="00EE33A6"/>
    <w:rsid w:val="00EE340C"/>
    <w:rsid w:val="00EE35EE"/>
    <w:rsid w:val="00EE36D5"/>
    <w:rsid w:val="00EE37BA"/>
    <w:rsid w:val="00EE3996"/>
    <w:rsid w:val="00EE3ABF"/>
    <w:rsid w:val="00EE3B06"/>
    <w:rsid w:val="00EE3DCB"/>
    <w:rsid w:val="00EE3EC9"/>
    <w:rsid w:val="00EE3F44"/>
    <w:rsid w:val="00EE3F60"/>
    <w:rsid w:val="00EE4063"/>
    <w:rsid w:val="00EE411B"/>
    <w:rsid w:val="00EE433E"/>
    <w:rsid w:val="00EE43F7"/>
    <w:rsid w:val="00EE4400"/>
    <w:rsid w:val="00EE4A1D"/>
    <w:rsid w:val="00EE4A4E"/>
    <w:rsid w:val="00EE4AB6"/>
    <w:rsid w:val="00EE4DFB"/>
    <w:rsid w:val="00EE5062"/>
    <w:rsid w:val="00EE50EE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5F4A"/>
    <w:rsid w:val="00EE6040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748"/>
    <w:rsid w:val="00EE78B0"/>
    <w:rsid w:val="00EE78C4"/>
    <w:rsid w:val="00EE7A6C"/>
    <w:rsid w:val="00EE7BD3"/>
    <w:rsid w:val="00EE7BFC"/>
    <w:rsid w:val="00EE7D91"/>
    <w:rsid w:val="00EE7E36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230"/>
    <w:rsid w:val="00EF1336"/>
    <w:rsid w:val="00EF13AA"/>
    <w:rsid w:val="00EF13E0"/>
    <w:rsid w:val="00EF13E6"/>
    <w:rsid w:val="00EF145F"/>
    <w:rsid w:val="00EF165B"/>
    <w:rsid w:val="00EF16D5"/>
    <w:rsid w:val="00EF1701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607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4C"/>
    <w:rsid w:val="00EF326A"/>
    <w:rsid w:val="00EF3326"/>
    <w:rsid w:val="00EF3362"/>
    <w:rsid w:val="00EF3456"/>
    <w:rsid w:val="00EF34CD"/>
    <w:rsid w:val="00EF35D6"/>
    <w:rsid w:val="00EF3918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6B0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1"/>
    <w:rsid w:val="00EF5005"/>
    <w:rsid w:val="00EF5326"/>
    <w:rsid w:val="00EF534D"/>
    <w:rsid w:val="00EF53B1"/>
    <w:rsid w:val="00EF544E"/>
    <w:rsid w:val="00EF54CB"/>
    <w:rsid w:val="00EF55D7"/>
    <w:rsid w:val="00EF57C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847"/>
    <w:rsid w:val="00EF6929"/>
    <w:rsid w:val="00EF697B"/>
    <w:rsid w:val="00EF6A07"/>
    <w:rsid w:val="00EF6B25"/>
    <w:rsid w:val="00EF6C31"/>
    <w:rsid w:val="00EF6CE2"/>
    <w:rsid w:val="00EF6D70"/>
    <w:rsid w:val="00EF6E38"/>
    <w:rsid w:val="00EF6EBD"/>
    <w:rsid w:val="00EF6ECC"/>
    <w:rsid w:val="00EF6EF5"/>
    <w:rsid w:val="00EF6F63"/>
    <w:rsid w:val="00EF6F8A"/>
    <w:rsid w:val="00EF70B5"/>
    <w:rsid w:val="00EF7140"/>
    <w:rsid w:val="00EF71E3"/>
    <w:rsid w:val="00EF71F8"/>
    <w:rsid w:val="00EF7323"/>
    <w:rsid w:val="00EF743F"/>
    <w:rsid w:val="00EF7614"/>
    <w:rsid w:val="00EF7644"/>
    <w:rsid w:val="00EF7878"/>
    <w:rsid w:val="00EF7A57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9E7"/>
    <w:rsid w:val="00F00A5F"/>
    <w:rsid w:val="00F00A69"/>
    <w:rsid w:val="00F00A83"/>
    <w:rsid w:val="00F00B3F"/>
    <w:rsid w:val="00F00BB7"/>
    <w:rsid w:val="00F00C9D"/>
    <w:rsid w:val="00F00CCB"/>
    <w:rsid w:val="00F01176"/>
    <w:rsid w:val="00F0118F"/>
    <w:rsid w:val="00F0131B"/>
    <w:rsid w:val="00F017CB"/>
    <w:rsid w:val="00F0197D"/>
    <w:rsid w:val="00F01A58"/>
    <w:rsid w:val="00F01E5B"/>
    <w:rsid w:val="00F01EBD"/>
    <w:rsid w:val="00F01F69"/>
    <w:rsid w:val="00F01F7D"/>
    <w:rsid w:val="00F02069"/>
    <w:rsid w:val="00F020B2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C45"/>
    <w:rsid w:val="00F02ECB"/>
    <w:rsid w:val="00F02F1F"/>
    <w:rsid w:val="00F0301D"/>
    <w:rsid w:val="00F0311C"/>
    <w:rsid w:val="00F032DF"/>
    <w:rsid w:val="00F03466"/>
    <w:rsid w:val="00F0348B"/>
    <w:rsid w:val="00F03565"/>
    <w:rsid w:val="00F0364A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84E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7D"/>
    <w:rsid w:val="00F056E3"/>
    <w:rsid w:val="00F057EB"/>
    <w:rsid w:val="00F05A23"/>
    <w:rsid w:val="00F05A30"/>
    <w:rsid w:val="00F05B9B"/>
    <w:rsid w:val="00F05C95"/>
    <w:rsid w:val="00F05DFB"/>
    <w:rsid w:val="00F05E8E"/>
    <w:rsid w:val="00F05E9C"/>
    <w:rsid w:val="00F05EED"/>
    <w:rsid w:val="00F05F2A"/>
    <w:rsid w:val="00F060C3"/>
    <w:rsid w:val="00F060DE"/>
    <w:rsid w:val="00F06116"/>
    <w:rsid w:val="00F06129"/>
    <w:rsid w:val="00F0619F"/>
    <w:rsid w:val="00F0620E"/>
    <w:rsid w:val="00F06778"/>
    <w:rsid w:val="00F0690C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42"/>
    <w:rsid w:val="00F100C7"/>
    <w:rsid w:val="00F10437"/>
    <w:rsid w:val="00F10465"/>
    <w:rsid w:val="00F1049A"/>
    <w:rsid w:val="00F10864"/>
    <w:rsid w:val="00F108F5"/>
    <w:rsid w:val="00F10987"/>
    <w:rsid w:val="00F10C57"/>
    <w:rsid w:val="00F10CA5"/>
    <w:rsid w:val="00F10FB1"/>
    <w:rsid w:val="00F1123F"/>
    <w:rsid w:val="00F1127A"/>
    <w:rsid w:val="00F1135F"/>
    <w:rsid w:val="00F11451"/>
    <w:rsid w:val="00F114DC"/>
    <w:rsid w:val="00F11644"/>
    <w:rsid w:val="00F1165E"/>
    <w:rsid w:val="00F116F9"/>
    <w:rsid w:val="00F117C6"/>
    <w:rsid w:val="00F11A76"/>
    <w:rsid w:val="00F11A80"/>
    <w:rsid w:val="00F11B01"/>
    <w:rsid w:val="00F11C61"/>
    <w:rsid w:val="00F11C9C"/>
    <w:rsid w:val="00F11CF5"/>
    <w:rsid w:val="00F11DF1"/>
    <w:rsid w:val="00F11E4A"/>
    <w:rsid w:val="00F11F40"/>
    <w:rsid w:val="00F1202A"/>
    <w:rsid w:val="00F1205E"/>
    <w:rsid w:val="00F12080"/>
    <w:rsid w:val="00F12102"/>
    <w:rsid w:val="00F122F3"/>
    <w:rsid w:val="00F123DC"/>
    <w:rsid w:val="00F12431"/>
    <w:rsid w:val="00F124CB"/>
    <w:rsid w:val="00F12988"/>
    <w:rsid w:val="00F12B0A"/>
    <w:rsid w:val="00F12B3D"/>
    <w:rsid w:val="00F12C7C"/>
    <w:rsid w:val="00F12D63"/>
    <w:rsid w:val="00F12EBA"/>
    <w:rsid w:val="00F12F3C"/>
    <w:rsid w:val="00F131DB"/>
    <w:rsid w:val="00F133E8"/>
    <w:rsid w:val="00F136A8"/>
    <w:rsid w:val="00F13865"/>
    <w:rsid w:val="00F13BD0"/>
    <w:rsid w:val="00F13BF1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A80"/>
    <w:rsid w:val="00F14C54"/>
    <w:rsid w:val="00F14DFE"/>
    <w:rsid w:val="00F14F0E"/>
    <w:rsid w:val="00F1505C"/>
    <w:rsid w:val="00F15499"/>
    <w:rsid w:val="00F15686"/>
    <w:rsid w:val="00F157A3"/>
    <w:rsid w:val="00F15860"/>
    <w:rsid w:val="00F159E6"/>
    <w:rsid w:val="00F15DC1"/>
    <w:rsid w:val="00F15DDA"/>
    <w:rsid w:val="00F15DF5"/>
    <w:rsid w:val="00F15E47"/>
    <w:rsid w:val="00F16095"/>
    <w:rsid w:val="00F160A3"/>
    <w:rsid w:val="00F1616B"/>
    <w:rsid w:val="00F16425"/>
    <w:rsid w:val="00F164DF"/>
    <w:rsid w:val="00F16620"/>
    <w:rsid w:val="00F16714"/>
    <w:rsid w:val="00F16859"/>
    <w:rsid w:val="00F168D5"/>
    <w:rsid w:val="00F16994"/>
    <w:rsid w:val="00F16BB1"/>
    <w:rsid w:val="00F16F41"/>
    <w:rsid w:val="00F170FA"/>
    <w:rsid w:val="00F171BB"/>
    <w:rsid w:val="00F17379"/>
    <w:rsid w:val="00F1737D"/>
    <w:rsid w:val="00F1782F"/>
    <w:rsid w:val="00F1786C"/>
    <w:rsid w:val="00F17974"/>
    <w:rsid w:val="00F1799E"/>
    <w:rsid w:val="00F179DB"/>
    <w:rsid w:val="00F17A8F"/>
    <w:rsid w:val="00F17CEE"/>
    <w:rsid w:val="00F17D2E"/>
    <w:rsid w:val="00F17F88"/>
    <w:rsid w:val="00F20046"/>
    <w:rsid w:val="00F201B0"/>
    <w:rsid w:val="00F2034D"/>
    <w:rsid w:val="00F2049E"/>
    <w:rsid w:val="00F204AA"/>
    <w:rsid w:val="00F206FE"/>
    <w:rsid w:val="00F20713"/>
    <w:rsid w:val="00F20828"/>
    <w:rsid w:val="00F208AE"/>
    <w:rsid w:val="00F2097F"/>
    <w:rsid w:val="00F209D4"/>
    <w:rsid w:val="00F209EC"/>
    <w:rsid w:val="00F20E26"/>
    <w:rsid w:val="00F20F5B"/>
    <w:rsid w:val="00F21048"/>
    <w:rsid w:val="00F210AB"/>
    <w:rsid w:val="00F211D0"/>
    <w:rsid w:val="00F21221"/>
    <w:rsid w:val="00F21270"/>
    <w:rsid w:val="00F212D5"/>
    <w:rsid w:val="00F212F8"/>
    <w:rsid w:val="00F215C3"/>
    <w:rsid w:val="00F216D8"/>
    <w:rsid w:val="00F21857"/>
    <w:rsid w:val="00F218C6"/>
    <w:rsid w:val="00F218EF"/>
    <w:rsid w:val="00F218F8"/>
    <w:rsid w:val="00F21A0B"/>
    <w:rsid w:val="00F21A12"/>
    <w:rsid w:val="00F21A6F"/>
    <w:rsid w:val="00F21A8D"/>
    <w:rsid w:val="00F21B27"/>
    <w:rsid w:val="00F21D93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13"/>
    <w:rsid w:val="00F22A51"/>
    <w:rsid w:val="00F22A9C"/>
    <w:rsid w:val="00F22B0C"/>
    <w:rsid w:val="00F22C96"/>
    <w:rsid w:val="00F22E52"/>
    <w:rsid w:val="00F2300A"/>
    <w:rsid w:val="00F23102"/>
    <w:rsid w:val="00F23303"/>
    <w:rsid w:val="00F233C3"/>
    <w:rsid w:val="00F23455"/>
    <w:rsid w:val="00F2357F"/>
    <w:rsid w:val="00F236F2"/>
    <w:rsid w:val="00F236F8"/>
    <w:rsid w:val="00F2378B"/>
    <w:rsid w:val="00F238D9"/>
    <w:rsid w:val="00F23A72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17A"/>
    <w:rsid w:val="00F242A7"/>
    <w:rsid w:val="00F24372"/>
    <w:rsid w:val="00F24451"/>
    <w:rsid w:val="00F244C0"/>
    <w:rsid w:val="00F24541"/>
    <w:rsid w:val="00F2456B"/>
    <w:rsid w:val="00F24795"/>
    <w:rsid w:val="00F249F0"/>
    <w:rsid w:val="00F24A57"/>
    <w:rsid w:val="00F24C51"/>
    <w:rsid w:val="00F24C90"/>
    <w:rsid w:val="00F24CF7"/>
    <w:rsid w:val="00F24D6E"/>
    <w:rsid w:val="00F24D81"/>
    <w:rsid w:val="00F24F1B"/>
    <w:rsid w:val="00F24F4D"/>
    <w:rsid w:val="00F24FA0"/>
    <w:rsid w:val="00F250A3"/>
    <w:rsid w:val="00F250CE"/>
    <w:rsid w:val="00F25157"/>
    <w:rsid w:val="00F2516E"/>
    <w:rsid w:val="00F25343"/>
    <w:rsid w:val="00F2542A"/>
    <w:rsid w:val="00F2556A"/>
    <w:rsid w:val="00F2580A"/>
    <w:rsid w:val="00F25BEA"/>
    <w:rsid w:val="00F25BFE"/>
    <w:rsid w:val="00F25C86"/>
    <w:rsid w:val="00F25E87"/>
    <w:rsid w:val="00F25EB4"/>
    <w:rsid w:val="00F2603E"/>
    <w:rsid w:val="00F2617C"/>
    <w:rsid w:val="00F261D9"/>
    <w:rsid w:val="00F26226"/>
    <w:rsid w:val="00F26317"/>
    <w:rsid w:val="00F2635D"/>
    <w:rsid w:val="00F2643A"/>
    <w:rsid w:val="00F2644E"/>
    <w:rsid w:val="00F2682F"/>
    <w:rsid w:val="00F26886"/>
    <w:rsid w:val="00F2699C"/>
    <w:rsid w:val="00F269A2"/>
    <w:rsid w:val="00F26AF5"/>
    <w:rsid w:val="00F26C33"/>
    <w:rsid w:val="00F26C53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7C5"/>
    <w:rsid w:val="00F278F7"/>
    <w:rsid w:val="00F27912"/>
    <w:rsid w:val="00F27E0C"/>
    <w:rsid w:val="00F3002F"/>
    <w:rsid w:val="00F30031"/>
    <w:rsid w:val="00F300CA"/>
    <w:rsid w:val="00F30353"/>
    <w:rsid w:val="00F30362"/>
    <w:rsid w:val="00F3056A"/>
    <w:rsid w:val="00F306F8"/>
    <w:rsid w:val="00F308C0"/>
    <w:rsid w:val="00F309CE"/>
    <w:rsid w:val="00F30AD2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60"/>
    <w:rsid w:val="00F315E7"/>
    <w:rsid w:val="00F318E7"/>
    <w:rsid w:val="00F31A71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4A5"/>
    <w:rsid w:val="00F325F4"/>
    <w:rsid w:val="00F32608"/>
    <w:rsid w:val="00F326B7"/>
    <w:rsid w:val="00F3298C"/>
    <w:rsid w:val="00F32A49"/>
    <w:rsid w:val="00F32A5B"/>
    <w:rsid w:val="00F32F0E"/>
    <w:rsid w:val="00F32F3E"/>
    <w:rsid w:val="00F32FFB"/>
    <w:rsid w:val="00F33021"/>
    <w:rsid w:val="00F330CF"/>
    <w:rsid w:val="00F3318D"/>
    <w:rsid w:val="00F335A4"/>
    <w:rsid w:val="00F33688"/>
    <w:rsid w:val="00F3383E"/>
    <w:rsid w:val="00F338C4"/>
    <w:rsid w:val="00F33906"/>
    <w:rsid w:val="00F33B5C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9F8"/>
    <w:rsid w:val="00F36A5A"/>
    <w:rsid w:val="00F36AC9"/>
    <w:rsid w:val="00F36D41"/>
    <w:rsid w:val="00F36D7D"/>
    <w:rsid w:val="00F36EA8"/>
    <w:rsid w:val="00F37057"/>
    <w:rsid w:val="00F37098"/>
    <w:rsid w:val="00F370CB"/>
    <w:rsid w:val="00F3715B"/>
    <w:rsid w:val="00F372E9"/>
    <w:rsid w:val="00F37300"/>
    <w:rsid w:val="00F3752B"/>
    <w:rsid w:val="00F3761F"/>
    <w:rsid w:val="00F377A2"/>
    <w:rsid w:val="00F3782F"/>
    <w:rsid w:val="00F378E0"/>
    <w:rsid w:val="00F37922"/>
    <w:rsid w:val="00F37AEF"/>
    <w:rsid w:val="00F37B50"/>
    <w:rsid w:val="00F37D86"/>
    <w:rsid w:val="00F37EB8"/>
    <w:rsid w:val="00F400CB"/>
    <w:rsid w:val="00F401EE"/>
    <w:rsid w:val="00F40579"/>
    <w:rsid w:val="00F4077A"/>
    <w:rsid w:val="00F40835"/>
    <w:rsid w:val="00F4091B"/>
    <w:rsid w:val="00F409C3"/>
    <w:rsid w:val="00F409D5"/>
    <w:rsid w:val="00F40AC3"/>
    <w:rsid w:val="00F40F17"/>
    <w:rsid w:val="00F41095"/>
    <w:rsid w:val="00F41185"/>
    <w:rsid w:val="00F4125D"/>
    <w:rsid w:val="00F412EE"/>
    <w:rsid w:val="00F414F7"/>
    <w:rsid w:val="00F4172C"/>
    <w:rsid w:val="00F417CD"/>
    <w:rsid w:val="00F418E9"/>
    <w:rsid w:val="00F41997"/>
    <w:rsid w:val="00F41A8E"/>
    <w:rsid w:val="00F41AAF"/>
    <w:rsid w:val="00F41C14"/>
    <w:rsid w:val="00F41CF7"/>
    <w:rsid w:val="00F41F4D"/>
    <w:rsid w:val="00F41FF0"/>
    <w:rsid w:val="00F420E0"/>
    <w:rsid w:val="00F42293"/>
    <w:rsid w:val="00F4231C"/>
    <w:rsid w:val="00F4233D"/>
    <w:rsid w:val="00F423A4"/>
    <w:rsid w:val="00F4257F"/>
    <w:rsid w:val="00F42663"/>
    <w:rsid w:val="00F4268F"/>
    <w:rsid w:val="00F426D4"/>
    <w:rsid w:val="00F42707"/>
    <w:rsid w:val="00F42758"/>
    <w:rsid w:val="00F42910"/>
    <w:rsid w:val="00F42B3A"/>
    <w:rsid w:val="00F42C2B"/>
    <w:rsid w:val="00F42E0A"/>
    <w:rsid w:val="00F42E46"/>
    <w:rsid w:val="00F42F37"/>
    <w:rsid w:val="00F42F43"/>
    <w:rsid w:val="00F4302A"/>
    <w:rsid w:val="00F4319A"/>
    <w:rsid w:val="00F432B7"/>
    <w:rsid w:val="00F433A6"/>
    <w:rsid w:val="00F434CD"/>
    <w:rsid w:val="00F435B3"/>
    <w:rsid w:val="00F43689"/>
    <w:rsid w:val="00F43787"/>
    <w:rsid w:val="00F437E7"/>
    <w:rsid w:val="00F43950"/>
    <w:rsid w:val="00F439C5"/>
    <w:rsid w:val="00F43A17"/>
    <w:rsid w:val="00F43B82"/>
    <w:rsid w:val="00F43C5A"/>
    <w:rsid w:val="00F43D6F"/>
    <w:rsid w:val="00F43D72"/>
    <w:rsid w:val="00F43E0D"/>
    <w:rsid w:val="00F43E78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56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CBA"/>
    <w:rsid w:val="00F46D91"/>
    <w:rsid w:val="00F46DF3"/>
    <w:rsid w:val="00F46E40"/>
    <w:rsid w:val="00F46F8B"/>
    <w:rsid w:val="00F470C5"/>
    <w:rsid w:val="00F470FC"/>
    <w:rsid w:val="00F47132"/>
    <w:rsid w:val="00F471D3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12"/>
    <w:rsid w:val="00F50A88"/>
    <w:rsid w:val="00F50AD2"/>
    <w:rsid w:val="00F50B17"/>
    <w:rsid w:val="00F50DCD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7AC"/>
    <w:rsid w:val="00F51975"/>
    <w:rsid w:val="00F5198A"/>
    <w:rsid w:val="00F51A27"/>
    <w:rsid w:val="00F51A5F"/>
    <w:rsid w:val="00F51AD6"/>
    <w:rsid w:val="00F51B36"/>
    <w:rsid w:val="00F51D50"/>
    <w:rsid w:val="00F51D5C"/>
    <w:rsid w:val="00F51F44"/>
    <w:rsid w:val="00F520E1"/>
    <w:rsid w:val="00F52329"/>
    <w:rsid w:val="00F52360"/>
    <w:rsid w:val="00F5249C"/>
    <w:rsid w:val="00F5273D"/>
    <w:rsid w:val="00F52756"/>
    <w:rsid w:val="00F527FE"/>
    <w:rsid w:val="00F52961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45"/>
    <w:rsid w:val="00F5305B"/>
    <w:rsid w:val="00F53116"/>
    <w:rsid w:val="00F53287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5BE"/>
    <w:rsid w:val="00F5462C"/>
    <w:rsid w:val="00F54677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1B0"/>
    <w:rsid w:val="00F5521D"/>
    <w:rsid w:val="00F55498"/>
    <w:rsid w:val="00F554C8"/>
    <w:rsid w:val="00F55686"/>
    <w:rsid w:val="00F556D7"/>
    <w:rsid w:val="00F55724"/>
    <w:rsid w:val="00F557F6"/>
    <w:rsid w:val="00F559BA"/>
    <w:rsid w:val="00F55AC5"/>
    <w:rsid w:val="00F55B84"/>
    <w:rsid w:val="00F55C43"/>
    <w:rsid w:val="00F55D17"/>
    <w:rsid w:val="00F55D22"/>
    <w:rsid w:val="00F55D8C"/>
    <w:rsid w:val="00F55DD0"/>
    <w:rsid w:val="00F55EDB"/>
    <w:rsid w:val="00F55F46"/>
    <w:rsid w:val="00F55F6C"/>
    <w:rsid w:val="00F563C0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2DF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55"/>
    <w:rsid w:val="00F57C72"/>
    <w:rsid w:val="00F57CE1"/>
    <w:rsid w:val="00F57D09"/>
    <w:rsid w:val="00F57D8B"/>
    <w:rsid w:val="00F57D9A"/>
    <w:rsid w:val="00F5FF19"/>
    <w:rsid w:val="00F601AF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A7E"/>
    <w:rsid w:val="00F60AC4"/>
    <w:rsid w:val="00F60D13"/>
    <w:rsid w:val="00F60D89"/>
    <w:rsid w:val="00F60DC1"/>
    <w:rsid w:val="00F610C9"/>
    <w:rsid w:val="00F61129"/>
    <w:rsid w:val="00F61158"/>
    <w:rsid w:val="00F611AA"/>
    <w:rsid w:val="00F6146E"/>
    <w:rsid w:val="00F61497"/>
    <w:rsid w:val="00F61564"/>
    <w:rsid w:val="00F616CB"/>
    <w:rsid w:val="00F616EF"/>
    <w:rsid w:val="00F61701"/>
    <w:rsid w:val="00F6187C"/>
    <w:rsid w:val="00F61902"/>
    <w:rsid w:val="00F619B7"/>
    <w:rsid w:val="00F619FE"/>
    <w:rsid w:val="00F61C1D"/>
    <w:rsid w:val="00F61D2E"/>
    <w:rsid w:val="00F61D69"/>
    <w:rsid w:val="00F61D78"/>
    <w:rsid w:val="00F61ED3"/>
    <w:rsid w:val="00F61F47"/>
    <w:rsid w:val="00F61FDE"/>
    <w:rsid w:val="00F62000"/>
    <w:rsid w:val="00F62250"/>
    <w:rsid w:val="00F622E3"/>
    <w:rsid w:val="00F62325"/>
    <w:rsid w:val="00F62377"/>
    <w:rsid w:val="00F62403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2EC2"/>
    <w:rsid w:val="00F63289"/>
    <w:rsid w:val="00F6342B"/>
    <w:rsid w:val="00F6352D"/>
    <w:rsid w:val="00F6367F"/>
    <w:rsid w:val="00F63864"/>
    <w:rsid w:val="00F63959"/>
    <w:rsid w:val="00F63A7F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63F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EAA"/>
    <w:rsid w:val="00F64EE4"/>
    <w:rsid w:val="00F64F19"/>
    <w:rsid w:val="00F64F9F"/>
    <w:rsid w:val="00F6509B"/>
    <w:rsid w:val="00F650ED"/>
    <w:rsid w:val="00F654FA"/>
    <w:rsid w:val="00F65506"/>
    <w:rsid w:val="00F65519"/>
    <w:rsid w:val="00F656BB"/>
    <w:rsid w:val="00F657B3"/>
    <w:rsid w:val="00F658A6"/>
    <w:rsid w:val="00F65990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974"/>
    <w:rsid w:val="00F67A85"/>
    <w:rsid w:val="00F67C2F"/>
    <w:rsid w:val="00F67EC3"/>
    <w:rsid w:val="00F67EEA"/>
    <w:rsid w:val="00F67F01"/>
    <w:rsid w:val="00F7007A"/>
    <w:rsid w:val="00F70785"/>
    <w:rsid w:val="00F708D5"/>
    <w:rsid w:val="00F708F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1FDE"/>
    <w:rsid w:val="00F72160"/>
    <w:rsid w:val="00F721A1"/>
    <w:rsid w:val="00F72221"/>
    <w:rsid w:val="00F722F9"/>
    <w:rsid w:val="00F7232B"/>
    <w:rsid w:val="00F724E3"/>
    <w:rsid w:val="00F7271C"/>
    <w:rsid w:val="00F727AA"/>
    <w:rsid w:val="00F727EB"/>
    <w:rsid w:val="00F7292B"/>
    <w:rsid w:val="00F729CA"/>
    <w:rsid w:val="00F72C94"/>
    <w:rsid w:val="00F72DB6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D86"/>
    <w:rsid w:val="00F74FEA"/>
    <w:rsid w:val="00F750D1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5DBB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A4"/>
    <w:rsid w:val="00F77CFA"/>
    <w:rsid w:val="00F80047"/>
    <w:rsid w:val="00F800B0"/>
    <w:rsid w:val="00F801EA"/>
    <w:rsid w:val="00F80425"/>
    <w:rsid w:val="00F805C2"/>
    <w:rsid w:val="00F8075C"/>
    <w:rsid w:val="00F80848"/>
    <w:rsid w:val="00F8084F"/>
    <w:rsid w:val="00F808EA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979"/>
    <w:rsid w:val="00F81B35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5F9"/>
    <w:rsid w:val="00F82709"/>
    <w:rsid w:val="00F828A7"/>
    <w:rsid w:val="00F828B4"/>
    <w:rsid w:val="00F82A14"/>
    <w:rsid w:val="00F82B49"/>
    <w:rsid w:val="00F82B69"/>
    <w:rsid w:val="00F82BBB"/>
    <w:rsid w:val="00F82BD7"/>
    <w:rsid w:val="00F82CD8"/>
    <w:rsid w:val="00F82D9A"/>
    <w:rsid w:val="00F82DF1"/>
    <w:rsid w:val="00F82E28"/>
    <w:rsid w:val="00F82ED6"/>
    <w:rsid w:val="00F82F1A"/>
    <w:rsid w:val="00F8323C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46"/>
    <w:rsid w:val="00F84C61"/>
    <w:rsid w:val="00F84CF0"/>
    <w:rsid w:val="00F84D14"/>
    <w:rsid w:val="00F84E45"/>
    <w:rsid w:val="00F84ED4"/>
    <w:rsid w:val="00F85018"/>
    <w:rsid w:val="00F850EB"/>
    <w:rsid w:val="00F85184"/>
    <w:rsid w:val="00F851DD"/>
    <w:rsid w:val="00F8526D"/>
    <w:rsid w:val="00F852D4"/>
    <w:rsid w:val="00F853E2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DF"/>
    <w:rsid w:val="00F863EB"/>
    <w:rsid w:val="00F863F7"/>
    <w:rsid w:val="00F864A3"/>
    <w:rsid w:val="00F864BD"/>
    <w:rsid w:val="00F86538"/>
    <w:rsid w:val="00F865BD"/>
    <w:rsid w:val="00F867E7"/>
    <w:rsid w:val="00F867FB"/>
    <w:rsid w:val="00F8683A"/>
    <w:rsid w:val="00F8692F"/>
    <w:rsid w:val="00F86A3B"/>
    <w:rsid w:val="00F86A68"/>
    <w:rsid w:val="00F86B20"/>
    <w:rsid w:val="00F86B60"/>
    <w:rsid w:val="00F86BC2"/>
    <w:rsid w:val="00F86C43"/>
    <w:rsid w:val="00F86E24"/>
    <w:rsid w:val="00F86E7C"/>
    <w:rsid w:val="00F86F96"/>
    <w:rsid w:val="00F87010"/>
    <w:rsid w:val="00F8718E"/>
    <w:rsid w:val="00F871AA"/>
    <w:rsid w:val="00F87201"/>
    <w:rsid w:val="00F87273"/>
    <w:rsid w:val="00F872A2"/>
    <w:rsid w:val="00F87317"/>
    <w:rsid w:val="00F87549"/>
    <w:rsid w:val="00F87698"/>
    <w:rsid w:val="00F8774B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86F"/>
    <w:rsid w:val="00F90B89"/>
    <w:rsid w:val="00F90BEE"/>
    <w:rsid w:val="00F90C86"/>
    <w:rsid w:val="00F90CBF"/>
    <w:rsid w:val="00F90E2F"/>
    <w:rsid w:val="00F90F34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2AE"/>
    <w:rsid w:val="00F92325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967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0FD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CAB"/>
    <w:rsid w:val="00F94D08"/>
    <w:rsid w:val="00F94DF7"/>
    <w:rsid w:val="00F95013"/>
    <w:rsid w:val="00F95182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4FD"/>
    <w:rsid w:val="00F965D9"/>
    <w:rsid w:val="00F9663F"/>
    <w:rsid w:val="00F96728"/>
    <w:rsid w:val="00F96793"/>
    <w:rsid w:val="00F967AE"/>
    <w:rsid w:val="00F96C7A"/>
    <w:rsid w:val="00F96E7C"/>
    <w:rsid w:val="00F96E9F"/>
    <w:rsid w:val="00F97181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5F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33F"/>
    <w:rsid w:val="00FA13C9"/>
    <w:rsid w:val="00FA147F"/>
    <w:rsid w:val="00FA14C5"/>
    <w:rsid w:val="00FA1576"/>
    <w:rsid w:val="00FA16A9"/>
    <w:rsid w:val="00FA16C9"/>
    <w:rsid w:val="00FA17F4"/>
    <w:rsid w:val="00FA1CBF"/>
    <w:rsid w:val="00FA1D8F"/>
    <w:rsid w:val="00FA2002"/>
    <w:rsid w:val="00FA2096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720"/>
    <w:rsid w:val="00FA38DA"/>
    <w:rsid w:val="00FA396E"/>
    <w:rsid w:val="00FA3C84"/>
    <w:rsid w:val="00FA3E8C"/>
    <w:rsid w:val="00FA3FF2"/>
    <w:rsid w:val="00FA408B"/>
    <w:rsid w:val="00FA4367"/>
    <w:rsid w:val="00FA4399"/>
    <w:rsid w:val="00FA443B"/>
    <w:rsid w:val="00FA45EB"/>
    <w:rsid w:val="00FA460C"/>
    <w:rsid w:val="00FA46FA"/>
    <w:rsid w:val="00FA4787"/>
    <w:rsid w:val="00FA47F8"/>
    <w:rsid w:val="00FA480D"/>
    <w:rsid w:val="00FA4820"/>
    <w:rsid w:val="00FA48A7"/>
    <w:rsid w:val="00FA48A9"/>
    <w:rsid w:val="00FA4B74"/>
    <w:rsid w:val="00FA4D71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E30"/>
    <w:rsid w:val="00FA5F3D"/>
    <w:rsid w:val="00FA6225"/>
    <w:rsid w:val="00FA6291"/>
    <w:rsid w:val="00FA629B"/>
    <w:rsid w:val="00FA62F9"/>
    <w:rsid w:val="00FA63B7"/>
    <w:rsid w:val="00FA63F2"/>
    <w:rsid w:val="00FA63F6"/>
    <w:rsid w:val="00FA645B"/>
    <w:rsid w:val="00FA656D"/>
    <w:rsid w:val="00FA658F"/>
    <w:rsid w:val="00FA6686"/>
    <w:rsid w:val="00FA66F8"/>
    <w:rsid w:val="00FA688A"/>
    <w:rsid w:val="00FA692D"/>
    <w:rsid w:val="00FA6A8C"/>
    <w:rsid w:val="00FA6AFF"/>
    <w:rsid w:val="00FA6B44"/>
    <w:rsid w:val="00FA6C35"/>
    <w:rsid w:val="00FA6C60"/>
    <w:rsid w:val="00FA6DD7"/>
    <w:rsid w:val="00FA6E97"/>
    <w:rsid w:val="00FA6EC7"/>
    <w:rsid w:val="00FA6ED0"/>
    <w:rsid w:val="00FA70C6"/>
    <w:rsid w:val="00FA70DF"/>
    <w:rsid w:val="00FA7152"/>
    <w:rsid w:val="00FA73EC"/>
    <w:rsid w:val="00FA7525"/>
    <w:rsid w:val="00FA76C2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A7DF8"/>
    <w:rsid w:val="00FA7E4C"/>
    <w:rsid w:val="00FA7F9C"/>
    <w:rsid w:val="00FB007C"/>
    <w:rsid w:val="00FB010C"/>
    <w:rsid w:val="00FB0390"/>
    <w:rsid w:val="00FB03DB"/>
    <w:rsid w:val="00FB0443"/>
    <w:rsid w:val="00FB06DD"/>
    <w:rsid w:val="00FB0828"/>
    <w:rsid w:val="00FB092A"/>
    <w:rsid w:val="00FB09F5"/>
    <w:rsid w:val="00FB0A1A"/>
    <w:rsid w:val="00FB0AC6"/>
    <w:rsid w:val="00FB0B8B"/>
    <w:rsid w:val="00FB0C8C"/>
    <w:rsid w:val="00FB0EC5"/>
    <w:rsid w:val="00FB0EE9"/>
    <w:rsid w:val="00FB108D"/>
    <w:rsid w:val="00FB11FC"/>
    <w:rsid w:val="00FB1242"/>
    <w:rsid w:val="00FB1590"/>
    <w:rsid w:val="00FB15D5"/>
    <w:rsid w:val="00FB1694"/>
    <w:rsid w:val="00FB175B"/>
    <w:rsid w:val="00FB176D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CB"/>
    <w:rsid w:val="00FB24E1"/>
    <w:rsid w:val="00FB2839"/>
    <w:rsid w:val="00FB2864"/>
    <w:rsid w:val="00FB2970"/>
    <w:rsid w:val="00FB2A42"/>
    <w:rsid w:val="00FB2B67"/>
    <w:rsid w:val="00FB2F94"/>
    <w:rsid w:val="00FB30F9"/>
    <w:rsid w:val="00FB3514"/>
    <w:rsid w:val="00FB35A9"/>
    <w:rsid w:val="00FB37D9"/>
    <w:rsid w:val="00FB3813"/>
    <w:rsid w:val="00FB38CE"/>
    <w:rsid w:val="00FB39A9"/>
    <w:rsid w:val="00FB3A42"/>
    <w:rsid w:val="00FB3CD6"/>
    <w:rsid w:val="00FB3F1F"/>
    <w:rsid w:val="00FB3F92"/>
    <w:rsid w:val="00FB4065"/>
    <w:rsid w:val="00FB40AF"/>
    <w:rsid w:val="00FB4101"/>
    <w:rsid w:val="00FB424C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ABC"/>
    <w:rsid w:val="00FB4B2E"/>
    <w:rsid w:val="00FB4CA8"/>
    <w:rsid w:val="00FB5032"/>
    <w:rsid w:val="00FB521C"/>
    <w:rsid w:val="00FB5292"/>
    <w:rsid w:val="00FB5293"/>
    <w:rsid w:val="00FB52B5"/>
    <w:rsid w:val="00FB52FD"/>
    <w:rsid w:val="00FB5313"/>
    <w:rsid w:val="00FB531D"/>
    <w:rsid w:val="00FB5401"/>
    <w:rsid w:val="00FB5480"/>
    <w:rsid w:val="00FB54D4"/>
    <w:rsid w:val="00FB5556"/>
    <w:rsid w:val="00FB5571"/>
    <w:rsid w:val="00FB5622"/>
    <w:rsid w:val="00FB573A"/>
    <w:rsid w:val="00FB575D"/>
    <w:rsid w:val="00FB57A7"/>
    <w:rsid w:val="00FB59A5"/>
    <w:rsid w:val="00FB5A6F"/>
    <w:rsid w:val="00FB5B17"/>
    <w:rsid w:val="00FB5CB3"/>
    <w:rsid w:val="00FB5D8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762"/>
    <w:rsid w:val="00FC0829"/>
    <w:rsid w:val="00FC0AB4"/>
    <w:rsid w:val="00FC0AF1"/>
    <w:rsid w:val="00FC0B19"/>
    <w:rsid w:val="00FC0B7A"/>
    <w:rsid w:val="00FC0B9B"/>
    <w:rsid w:val="00FC0DFD"/>
    <w:rsid w:val="00FC0E12"/>
    <w:rsid w:val="00FC0E15"/>
    <w:rsid w:val="00FC12F7"/>
    <w:rsid w:val="00FC1388"/>
    <w:rsid w:val="00FC145D"/>
    <w:rsid w:val="00FC1477"/>
    <w:rsid w:val="00FC1766"/>
    <w:rsid w:val="00FC1859"/>
    <w:rsid w:val="00FC1870"/>
    <w:rsid w:val="00FC190A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C02"/>
    <w:rsid w:val="00FC2D2D"/>
    <w:rsid w:val="00FC303A"/>
    <w:rsid w:val="00FC3062"/>
    <w:rsid w:val="00FC319B"/>
    <w:rsid w:val="00FC31DE"/>
    <w:rsid w:val="00FC330F"/>
    <w:rsid w:val="00FC37C0"/>
    <w:rsid w:val="00FC37F0"/>
    <w:rsid w:val="00FC384F"/>
    <w:rsid w:val="00FC3856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312"/>
    <w:rsid w:val="00FC4423"/>
    <w:rsid w:val="00FC4491"/>
    <w:rsid w:val="00FC4755"/>
    <w:rsid w:val="00FC47D1"/>
    <w:rsid w:val="00FC4A46"/>
    <w:rsid w:val="00FC4C2A"/>
    <w:rsid w:val="00FC4CA4"/>
    <w:rsid w:val="00FC4CCE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5EF7"/>
    <w:rsid w:val="00FC608C"/>
    <w:rsid w:val="00FC61CA"/>
    <w:rsid w:val="00FC6359"/>
    <w:rsid w:val="00FC638D"/>
    <w:rsid w:val="00FC645D"/>
    <w:rsid w:val="00FC6531"/>
    <w:rsid w:val="00FC6546"/>
    <w:rsid w:val="00FC65A0"/>
    <w:rsid w:val="00FC666B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7E"/>
    <w:rsid w:val="00FC74C6"/>
    <w:rsid w:val="00FC77A5"/>
    <w:rsid w:val="00FC7BBC"/>
    <w:rsid w:val="00FC7BDA"/>
    <w:rsid w:val="00FC7E34"/>
    <w:rsid w:val="00FC7F93"/>
    <w:rsid w:val="00FD0094"/>
    <w:rsid w:val="00FD02EC"/>
    <w:rsid w:val="00FD03AE"/>
    <w:rsid w:val="00FD04CC"/>
    <w:rsid w:val="00FD04F5"/>
    <w:rsid w:val="00FD0630"/>
    <w:rsid w:val="00FD0678"/>
    <w:rsid w:val="00FD07E4"/>
    <w:rsid w:val="00FD0981"/>
    <w:rsid w:val="00FD0CEC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76"/>
    <w:rsid w:val="00FD18BF"/>
    <w:rsid w:val="00FD1C0F"/>
    <w:rsid w:val="00FD1D0D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39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3E7A"/>
    <w:rsid w:val="00FD3FF7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CA5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EF4"/>
    <w:rsid w:val="00FD6F9D"/>
    <w:rsid w:val="00FD7001"/>
    <w:rsid w:val="00FD715A"/>
    <w:rsid w:val="00FD7240"/>
    <w:rsid w:val="00FD7259"/>
    <w:rsid w:val="00FD72D9"/>
    <w:rsid w:val="00FD7315"/>
    <w:rsid w:val="00FD73AE"/>
    <w:rsid w:val="00FD75F9"/>
    <w:rsid w:val="00FD7663"/>
    <w:rsid w:val="00FD7677"/>
    <w:rsid w:val="00FD794E"/>
    <w:rsid w:val="00FD79EB"/>
    <w:rsid w:val="00FD7ACE"/>
    <w:rsid w:val="00FD7CFA"/>
    <w:rsid w:val="00FD7F16"/>
    <w:rsid w:val="00FD7F6A"/>
    <w:rsid w:val="00FD7F90"/>
    <w:rsid w:val="00FD7FE3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764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3D"/>
    <w:rsid w:val="00FE1DEB"/>
    <w:rsid w:val="00FE2001"/>
    <w:rsid w:val="00FE2055"/>
    <w:rsid w:val="00FE20AB"/>
    <w:rsid w:val="00FE22FE"/>
    <w:rsid w:val="00FE23C2"/>
    <w:rsid w:val="00FE2555"/>
    <w:rsid w:val="00FE256F"/>
    <w:rsid w:val="00FE257D"/>
    <w:rsid w:val="00FE27EF"/>
    <w:rsid w:val="00FE2A77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6"/>
    <w:rsid w:val="00FE3439"/>
    <w:rsid w:val="00FE3456"/>
    <w:rsid w:val="00FE34D4"/>
    <w:rsid w:val="00FE357E"/>
    <w:rsid w:val="00FE36B0"/>
    <w:rsid w:val="00FE36BA"/>
    <w:rsid w:val="00FE3768"/>
    <w:rsid w:val="00FE3840"/>
    <w:rsid w:val="00FE3A2B"/>
    <w:rsid w:val="00FE3B69"/>
    <w:rsid w:val="00FE3D20"/>
    <w:rsid w:val="00FE3E25"/>
    <w:rsid w:val="00FE4263"/>
    <w:rsid w:val="00FE42F6"/>
    <w:rsid w:val="00FE455B"/>
    <w:rsid w:val="00FE4692"/>
    <w:rsid w:val="00FE4913"/>
    <w:rsid w:val="00FE49BE"/>
    <w:rsid w:val="00FE4A9C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559"/>
    <w:rsid w:val="00FE666A"/>
    <w:rsid w:val="00FE669C"/>
    <w:rsid w:val="00FE66F1"/>
    <w:rsid w:val="00FE6849"/>
    <w:rsid w:val="00FE699E"/>
    <w:rsid w:val="00FE6C0B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19"/>
    <w:rsid w:val="00FF06BB"/>
    <w:rsid w:val="00FF08AB"/>
    <w:rsid w:val="00FF08BC"/>
    <w:rsid w:val="00FF096A"/>
    <w:rsid w:val="00FF0B3B"/>
    <w:rsid w:val="00FF0BBB"/>
    <w:rsid w:val="00FF0C0A"/>
    <w:rsid w:val="00FF0D13"/>
    <w:rsid w:val="00FF0F3E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0D3"/>
    <w:rsid w:val="00FF2183"/>
    <w:rsid w:val="00FF220B"/>
    <w:rsid w:val="00FF25D3"/>
    <w:rsid w:val="00FF26EC"/>
    <w:rsid w:val="00FF2760"/>
    <w:rsid w:val="00FF27EA"/>
    <w:rsid w:val="00FF2945"/>
    <w:rsid w:val="00FF2A88"/>
    <w:rsid w:val="00FF2C2E"/>
    <w:rsid w:val="00FF2FD9"/>
    <w:rsid w:val="00FF305B"/>
    <w:rsid w:val="00FF305D"/>
    <w:rsid w:val="00FF3068"/>
    <w:rsid w:val="00FF31C5"/>
    <w:rsid w:val="00FF33AC"/>
    <w:rsid w:val="00FF3418"/>
    <w:rsid w:val="00FF3461"/>
    <w:rsid w:val="00FF348E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129"/>
    <w:rsid w:val="00FF42AE"/>
    <w:rsid w:val="00FF4349"/>
    <w:rsid w:val="00FF43AF"/>
    <w:rsid w:val="00FF4709"/>
    <w:rsid w:val="00FF4782"/>
    <w:rsid w:val="00FF48E0"/>
    <w:rsid w:val="00FF49BB"/>
    <w:rsid w:val="00FF4A32"/>
    <w:rsid w:val="00FF4B2C"/>
    <w:rsid w:val="00FF4BC6"/>
    <w:rsid w:val="00FF4C55"/>
    <w:rsid w:val="00FF4C9B"/>
    <w:rsid w:val="00FF4D22"/>
    <w:rsid w:val="00FF4D96"/>
    <w:rsid w:val="00FF4EEC"/>
    <w:rsid w:val="00FF4F41"/>
    <w:rsid w:val="00FF4FCD"/>
    <w:rsid w:val="00FF5026"/>
    <w:rsid w:val="00FF5173"/>
    <w:rsid w:val="00FF51D0"/>
    <w:rsid w:val="00FF5238"/>
    <w:rsid w:val="00FF523F"/>
    <w:rsid w:val="00FF52B6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2B"/>
    <w:rsid w:val="00FF5D52"/>
    <w:rsid w:val="00FF5EFE"/>
    <w:rsid w:val="00FF5F76"/>
    <w:rsid w:val="00FF600A"/>
    <w:rsid w:val="00FF609A"/>
    <w:rsid w:val="00FF61BB"/>
    <w:rsid w:val="00FF6280"/>
    <w:rsid w:val="00FF629B"/>
    <w:rsid w:val="00FF6740"/>
    <w:rsid w:val="00FF6755"/>
    <w:rsid w:val="00FF6885"/>
    <w:rsid w:val="00FF6972"/>
    <w:rsid w:val="00FF6A99"/>
    <w:rsid w:val="00FF6CF6"/>
    <w:rsid w:val="00FF6D0C"/>
    <w:rsid w:val="00FF707C"/>
    <w:rsid w:val="00FF7153"/>
    <w:rsid w:val="00FF71E3"/>
    <w:rsid w:val="00FF754F"/>
    <w:rsid w:val="00FF776A"/>
    <w:rsid w:val="00FF7868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AFD521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03E503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33A88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8EA9B0A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3EF460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C6847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110CE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8F250E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47AA96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FBA205E-6518-40CD-979F-07C9E4D6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B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EndnoteText">
    <w:name w:val="endnote text"/>
    <w:basedOn w:val="Normal"/>
    <w:link w:val="EndnoteTextChar"/>
    <w:rsid w:val="00C061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61A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C061AF"/>
    <w:rPr>
      <w:vertAlign w:val="superscript"/>
    </w:rPr>
  </w:style>
  <w:style w:type="paragraph" w:customStyle="1" w:styleId="bullet1">
    <w:name w:val="bullet1"/>
    <w:basedOn w:val="Normal"/>
    <w:rsid w:val="003F6D6D"/>
    <w:pPr>
      <w:numPr>
        <w:numId w:val="5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020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5" ma:contentTypeDescription="Create a new document." ma:contentTypeScope="" ma:versionID="9d4e086280f2c8390ec443f20bfc0c2e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a32ced6425515e5b4114aa411ac10696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bb68e84a-79f1-40e2-8fa4-eef56fb57167">
      <Terms xmlns="http://schemas.microsoft.com/office/infopath/2007/PartnerControls"/>
    </lcf76f155ced4ddcb4097134ff3c332f>
    <MediaLengthInSeconds xmlns="bb68e84a-79f1-40e2-8fa4-eef56fb57167" xsi:nil="true"/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6983A-AD47-4377-BD0B-8282732C2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bb68e84a-79f1-40e2-8fa4-eef56fb57167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5203b47-d1d7-4393-ae6d-8c2601aa5758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2011-11-13T09:49:00Z</cp:lastPrinted>
  <dcterms:created xsi:type="dcterms:W3CDTF">2025-06-02T15:04:00Z</dcterms:created>
  <dcterms:modified xsi:type="dcterms:W3CDTF">2025-06-02T15:04:00Z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0x010100A1E365D4B25D8A4C96DF9F125DC217C7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